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5E" w:rsidRPr="00E459A6" w:rsidRDefault="00EF105E" w:rsidP="00E459A6">
      <w:pPr>
        <w:jc w:val="right"/>
      </w:pPr>
      <w:r w:rsidRPr="00E459A6">
        <w:t>Приложение № 1</w:t>
      </w:r>
    </w:p>
    <w:p w:rsidR="00E459A6" w:rsidRDefault="00EF105E" w:rsidP="00E459A6">
      <w:pPr>
        <w:jc w:val="right"/>
      </w:pPr>
      <w:r w:rsidRPr="00E459A6">
        <w:t xml:space="preserve"> к Порядку </w:t>
      </w:r>
      <w:r w:rsidR="00E459A6" w:rsidRPr="00E459A6">
        <w:t xml:space="preserve">размещения сведений о доходах, расходах, </w:t>
      </w:r>
    </w:p>
    <w:p w:rsidR="00E459A6" w:rsidRDefault="00E459A6" w:rsidP="00E459A6">
      <w:pPr>
        <w:jc w:val="right"/>
      </w:pPr>
      <w:r w:rsidRPr="00E459A6">
        <w:t>об имуществе и обязательствах имущественного характера лиц,</w:t>
      </w:r>
    </w:p>
    <w:p w:rsidR="00E459A6" w:rsidRPr="00E459A6" w:rsidRDefault="00E459A6" w:rsidP="00E459A6">
      <w:pPr>
        <w:jc w:val="right"/>
      </w:pPr>
      <w:r w:rsidRPr="00E459A6">
        <w:t xml:space="preserve"> замещающих муниципальные</w:t>
      </w:r>
    </w:p>
    <w:p w:rsidR="00E459A6" w:rsidRDefault="00E459A6" w:rsidP="00E459A6">
      <w:pPr>
        <w:jc w:val="right"/>
      </w:pPr>
      <w:r w:rsidRPr="00E459A6">
        <w:t xml:space="preserve">должности в </w:t>
      </w:r>
      <w:r w:rsidR="001131DA">
        <w:t>рабочем поселке Пачелма</w:t>
      </w:r>
      <w:r w:rsidRPr="00E459A6">
        <w:t xml:space="preserve"> Пачелмского района</w:t>
      </w:r>
    </w:p>
    <w:p w:rsidR="00E459A6" w:rsidRDefault="00E459A6" w:rsidP="00E459A6">
      <w:pPr>
        <w:jc w:val="right"/>
      </w:pPr>
      <w:r w:rsidRPr="00E459A6">
        <w:t xml:space="preserve"> Пензенской области, и членов их семей </w:t>
      </w:r>
      <w:proofErr w:type="gramStart"/>
      <w:r w:rsidRPr="00E459A6">
        <w:t>в</w:t>
      </w:r>
      <w:proofErr w:type="gramEnd"/>
      <w:r w:rsidRPr="00E459A6">
        <w:t xml:space="preserve"> </w:t>
      </w:r>
    </w:p>
    <w:p w:rsidR="00E459A6" w:rsidRDefault="00E459A6" w:rsidP="00E459A6">
      <w:pPr>
        <w:jc w:val="right"/>
      </w:pPr>
      <w:r w:rsidRPr="00E459A6">
        <w:t xml:space="preserve">информационно-телекоммуникационной сети «Интернет» </w:t>
      </w:r>
    </w:p>
    <w:p w:rsidR="00E459A6" w:rsidRDefault="00E459A6" w:rsidP="00E459A6">
      <w:pPr>
        <w:jc w:val="right"/>
      </w:pPr>
      <w:r w:rsidRPr="00E459A6">
        <w:t xml:space="preserve">и представления этих сведений средствам </w:t>
      </w:r>
      <w:proofErr w:type="gramStart"/>
      <w:r w:rsidRPr="00E459A6">
        <w:t>массовой</w:t>
      </w:r>
      <w:proofErr w:type="gramEnd"/>
    </w:p>
    <w:p w:rsidR="00E459A6" w:rsidRPr="00E459A6" w:rsidRDefault="00E459A6" w:rsidP="00E459A6">
      <w:pPr>
        <w:jc w:val="right"/>
      </w:pPr>
      <w:r w:rsidRPr="00E459A6">
        <w:t xml:space="preserve"> информации для опубликования</w:t>
      </w:r>
    </w:p>
    <w:p w:rsidR="00EF105E" w:rsidRDefault="00EF105E" w:rsidP="00E459A6">
      <w:pPr>
        <w:jc w:val="right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       </w:t>
      </w:r>
    </w:p>
    <w:p w:rsidR="00EF105E" w:rsidRDefault="00EF105E" w:rsidP="00EF105E">
      <w:pPr>
        <w:pStyle w:val="20"/>
        <w:shd w:val="clear" w:color="auto" w:fill="auto"/>
        <w:spacing w:after="0" w:line="223" w:lineRule="exact"/>
        <w:ind w:left="3840" w:firstLine="0"/>
        <w:rPr>
          <w:color w:val="000000"/>
          <w:lang w:bidi="ru-RU"/>
        </w:rPr>
      </w:pPr>
    </w:p>
    <w:p w:rsidR="00EF105E" w:rsidRPr="008B537A" w:rsidRDefault="00EF105E" w:rsidP="008B537A">
      <w:pPr>
        <w:jc w:val="center"/>
        <w:rPr>
          <w:b/>
          <w:sz w:val="24"/>
          <w:szCs w:val="24"/>
        </w:rPr>
      </w:pPr>
      <w:r w:rsidRPr="008B537A">
        <w:rPr>
          <w:b/>
          <w:sz w:val="24"/>
          <w:szCs w:val="24"/>
        </w:rPr>
        <w:t>Сведения</w:t>
      </w:r>
    </w:p>
    <w:p w:rsidR="00D47D49" w:rsidRDefault="00EF105E" w:rsidP="008B537A">
      <w:pPr>
        <w:jc w:val="center"/>
        <w:rPr>
          <w:b/>
          <w:sz w:val="24"/>
          <w:szCs w:val="24"/>
        </w:rPr>
      </w:pPr>
      <w:r w:rsidRPr="008B537A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 w:rsidR="008B537A" w:rsidRPr="008B537A">
        <w:rPr>
          <w:b/>
          <w:sz w:val="24"/>
          <w:szCs w:val="24"/>
        </w:rPr>
        <w:t xml:space="preserve"> лиц, замещающих муниципальные должности в </w:t>
      </w:r>
      <w:r w:rsidR="00A81787">
        <w:rPr>
          <w:b/>
          <w:sz w:val="24"/>
          <w:szCs w:val="24"/>
        </w:rPr>
        <w:t>рабочем поселке Пачелма</w:t>
      </w:r>
      <w:r w:rsidR="008B537A" w:rsidRPr="008B537A">
        <w:rPr>
          <w:b/>
          <w:sz w:val="24"/>
          <w:szCs w:val="24"/>
        </w:rPr>
        <w:t xml:space="preserve"> Пачелмского района Пензенской области, и членов их семей</w:t>
      </w:r>
      <w:r w:rsidRPr="008B537A">
        <w:rPr>
          <w:b/>
          <w:sz w:val="24"/>
          <w:szCs w:val="24"/>
        </w:rPr>
        <w:t xml:space="preserve"> за</w:t>
      </w:r>
      <w:r w:rsidR="00E54964">
        <w:rPr>
          <w:b/>
          <w:sz w:val="24"/>
          <w:szCs w:val="24"/>
        </w:rPr>
        <w:t xml:space="preserve"> отчетный период с 1 января 2018</w:t>
      </w:r>
      <w:r w:rsidR="00D47D49">
        <w:rPr>
          <w:b/>
          <w:sz w:val="24"/>
          <w:szCs w:val="24"/>
        </w:rPr>
        <w:t xml:space="preserve"> </w:t>
      </w:r>
      <w:r w:rsidR="00C67B60" w:rsidRPr="008B537A">
        <w:rPr>
          <w:b/>
          <w:sz w:val="24"/>
          <w:szCs w:val="24"/>
        </w:rPr>
        <w:t xml:space="preserve">г. </w:t>
      </w:r>
    </w:p>
    <w:p w:rsidR="00EF105E" w:rsidRPr="008B537A" w:rsidRDefault="00E54964" w:rsidP="008B537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31 декабря 2018</w:t>
      </w:r>
      <w:r w:rsidR="007D5D49">
        <w:rPr>
          <w:b/>
          <w:sz w:val="24"/>
          <w:szCs w:val="24"/>
        </w:rPr>
        <w:t xml:space="preserve"> </w:t>
      </w:r>
      <w:r w:rsidR="00EF105E" w:rsidRPr="008B537A">
        <w:rPr>
          <w:b/>
          <w:sz w:val="24"/>
          <w:szCs w:val="24"/>
        </w:rPr>
        <w:t>г.</w:t>
      </w:r>
    </w:p>
    <w:p w:rsidR="00C67B60" w:rsidRDefault="00C67B60" w:rsidP="00C67B60">
      <w:pPr>
        <w:pStyle w:val="20"/>
        <w:shd w:val="clear" w:color="auto" w:fill="auto"/>
        <w:tabs>
          <w:tab w:val="left" w:leader="underscore" w:pos="3866"/>
        </w:tabs>
        <w:spacing w:after="0" w:line="223" w:lineRule="exact"/>
        <w:ind w:right="1400" w:firstLine="0"/>
        <w:jc w:val="center"/>
        <w:rPr>
          <w:color w:val="000000"/>
          <w:lang w:bidi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76"/>
        <w:gridCol w:w="1892"/>
        <w:gridCol w:w="1713"/>
        <w:gridCol w:w="1652"/>
        <w:gridCol w:w="1501"/>
        <w:gridCol w:w="2244"/>
        <w:gridCol w:w="1984"/>
        <w:gridCol w:w="2788"/>
      </w:tblGrid>
      <w:tr w:rsidR="00C67B60" w:rsidRPr="007A19B5" w:rsidTr="00331DF4">
        <w:trPr>
          <w:trHeight w:hRule="exact" w:val="674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3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65pt"/>
                <w:sz w:val="20"/>
                <w:szCs w:val="20"/>
                <w:lang w:val="en-US" w:bidi="en-US"/>
              </w:rPr>
              <w:t>N</w:t>
            </w:r>
          </w:p>
          <w:p w:rsidR="00C67B60" w:rsidRPr="00C67B60" w:rsidRDefault="00C67B60" w:rsidP="00C67B60">
            <w:pPr>
              <w:pStyle w:val="20"/>
              <w:shd w:val="clear" w:color="auto" w:fill="auto"/>
              <w:spacing w:after="0" w:line="14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п'п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62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Фамилия, инициалы и должность лица, чьи сведения размещаются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58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5397" w:type="dxa"/>
            <w:gridSpan w:val="3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58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62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62" w:lineRule="exact"/>
              <w:ind w:left="360"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65pt"/>
                <w:sz w:val="20"/>
                <w:szCs w:val="20"/>
              </w:rPr>
              <w:t>Сведения об источниках</w:t>
            </w:r>
          </w:p>
          <w:p w:rsidR="00C67B60" w:rsidRPr="00C67B60" w:rsidRDefault="00C67B60" w:rsidP="00C67B60">
            <w:pPr>
              <w:pStyle w:val="20"/>
              <w:shd w:val="clear" w:color="auto" w:fill="auto"/>
              <w:spacing w:after="0" w:line="162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65pt"/>
                <w:sz w:val="20"/>
                <w:szCs w:val="20"/>
              </w:rPr>
              <w:t>получения средств, за</w:t>
            </w:r>
            <w:proofErr w:type="gramStart"/>
            <w:r w:rsidRPr="00C67B60">
              <w:rPr>
                <w:rStyle w:val="265pt"/>
                <w:sz w:val="20"/>
                <w:szCs w:val="20"/>
              </w:rPr>
              <w:t xml:space="preserve"> ,</w:t>
            </w:r>
            <w:proofErr w:type="gramEnd"/>
            <w:r w:rsidRPr="00C67B60">
              <w:rPr>
                <w:rStyle w:val="265pt"/>
                <w:sz w:val="20"/>
                <w:szCs w:val="20"/>
              </w:rPr>
              <w:t xml:space="preserve"> счет которых совершены сделки (вид приобретенного имущества, источники) </w:t>
            </w:r>
            <w:r w:rsidRPr="00C67B60">
              <w:rPr>
                <w:rStyle w:val="27pt0"/>
                <w:sz w:val="20"/>
                <w:szCs w:val="20"/>
              </w:rPr>
              <w:t>&lt;2&gt;</w:t>
            </w:r>
          </w:p>
        </w:tc>
      </w:tr>
      <w:tr w:rsidR="00C67B60" w:rsidRPr="007A19B5" w:rsidTr="001131DA">
        <w:trPr>
          <w:trHeight w:hRule="exact" w:val="588"/>
          <w:jc w:val="center"/>
        </w:trPr>
        <w:tc>
          <w:tcPr>
            <w:tcW w:w="776" w:type="dxa"/>
            <w:vMerge/>
            <w:shd w:val="clear" w:color="auto" w:fill="FFFFFF"/>
          </w:tcPr>
          <w:p w:rsidR="00C67B60" w:rsidRPr="00C67B60" w:rsidRDefault="00C67B60" w:rsidP="00C67B60"/>
        </w:tc>
        <w:tc>
          <w:tcPr>
            <w:tcW w:w="1892" w:type="dxa"/>
            <w:vMerge/>
            <w:shd w:val="clear" w:color="auto" w:fill="FFFFFF"/>
          </w:tcPr>
          <w:p w:rsidR="00C67B60" w:rsidRPr="00C67B60" w:rsidRDefault="00C67B60" w:rsidP="00C67B60"/>
        </w:tc>
        <w:tc>
          <w:tcPr>
            <w:tcW w:w="1713" w:type="dxa"/>
            <w:vMerge/>
            <w:shd w:val="clear" w:color="auto" w:fill="FFFFFF"/>
          </w:tcPr>
          <w:p w:rsidR="00C67B60" w:rsidRPr="00C67B60" w:rsidRDefault="00C67B60" w:rsidP="00C67B60"/>
        </w:tc>
        <w:tc>
          <w:tcPr>
            <w:tcW w:w="1652" w:type="dxa"/>
            <w:shd w:val="clear" w:color="auto" w:fill="FFFFFF"/>
          </w:tcPr>
          <w:p w:rsidR="00C67B60" w:rsidRPr="00C67B60" w:rsidRDefault="00C67B60" w:rsidP="004A39A0">
            <w:pPr>
              <w:pStyle w:val="20"/>
              <w:shd w:val="clear" w:color="auto" w:fill="auto"/>
              <w:spacing w:after="0" w:line="140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вид</w:t>
            </w:r>
          </w:p>
          <w:p w:rsidR="00C67B60" w:rsidRPr="00C67B60" w:rsidRDefault="00C67B60" w:rsidP="004A39A0">
            <w:pPr>
              <w:pStyle w:val="20"/>
              <w:shd w:val="clear" w:color="auto" w:fill="auto"/>
              <w:spacing w:after="0" w:line="140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объекта &lt;1&gt;</w:t>
            </w:r>
          </w:p>
        </w:tc>
        <w:tc>
          <w:tcPr>
            <w:tcW w:w="1501" w:type="dxa"/>
            <w:shd w:val="clear" w:color="auto" w:fill="FFFFFF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0" w:line="166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площадь (кв. м)</w:t>
            </w:r>
          </w:p>
        </w:tc>
        <w:tc>
          <w:tcPr>
            <w:tcW w:w="2244" w:type="dxa"/>
            <w:shd w:val="clear" w:color="auto" w:fill="FFFFFF"/>
          </w:tcPr>
          <w:p w:rsidR="00C67B60" w:rsidRPr="00C67B60" w:rsidRDefault="00C67B60" w:rsidP="00C67B60">
            <w:pPr>
              <w:pStyle w:val="20"/>
              <w:shd w:val="clear" w:color="auto" w:fill="auto"/>
              <w:spacing w:after="60" w:line="140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страна</w:t>
            </w:r>
          </w:p>
          <w:p w:rsidR="00C67B60" w:rsidRPr="00C67B60" w:rsidRDefault="00C67B60" w:rsidP="00C67B60">
            <w:pPr>
              <w:pStyle w:val="20"/>
              <w:shd w:val="clear" w:color="auto" w:fill="auto"/>
              <w:spacing w:before="60" w:after="0" w:line="140" w:lineRule="exact"/>
              <w:ind w:firstLine="0"/>
              <w:jc w:val="center"/>
              <w:rPr>
                <w:sz w:val="20"/>
                <w:szCs w:val="20"/>
              </w:rPr>
            </w:pPr>
            <w:r w:rsidRPr="00C67B60">
              <w:rPr>
                <w:rStyle w:val="27pt"/>
                <w:sz w:val="20"/>
                <w:szCs w:val="20"/>
              </w:rPr>
              <w:t>расположения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C67B60" w:rsidRPr="00C67B60" w:rsidRDefault="00C67B60" w:rsidP="00C67B60"/>
        </w:tc>
        <w:tc>
          <w:tcPr>
            <w:tcW w:w="2788" w:type="dxa"/>
            <w:vMerge/>
            <w:shd w:val="clear" w:color="auto" w:fill="FFFFFF"/>
            <w:vAlign w:val="bottom"/>
          </w:tcPr>
          <w:p w:rsidR="00C67B60" w:rsidRPr="00C67B60" w:rsidRDefault="00C67B60" w:rsidP="00C67B60"/>
        </w:tc>
      </w:tr>
      <w:tr w:rsidR="00C67B60" w:rsidRPr="007A19B5" w:rsidTr="00331DF4">
        <w:trPr>
          <w:trHeight w:hRule="exact" w:val="324"/>
          <w:jc w:val="center"/>
        </w:trPr>
        <w:tc>
          <w:tcPr>
            <w:tcW w:w="776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1</w:t>
            </w:r>
          </w:p>
        </w:tc>
        <w:tc>
          <w:tcPr>
            <w:tcW w:w="1892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2</w:t>
            </w:r>
          </w:p>
        </w:tc>
        <w:tc>
          <w:tcPr>
            <w:tcW w:w="1713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3</w:t>
            </w:r>
          </w:p>
        </w:tc>
        <w:tc>
          <w:tcPr>
            <w:tcW w:w="1652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4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5</w:t>
            </w:r>
          </w:p>
        </w:tc>
        <w:tc>
          <w:tcPr>
            <w:tcW w:w="2244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>
              <w:t>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7</w:t>
            </w:r>
          </w:p>
        </w:tc>
        <w:tc>
          <w:tcPr>
            <w:tcW w:w="2788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8</w:t>
            </w:r>
          </w:p>
        </w:tc>
      </w:tr>
      <w:tr w:rsidR="005D1A93" w:rsidRPr="00C67B60" w:rsidTr="001131DA">
        <w:trPr>
          <w:trHeight w:hRule="exact" w:val="1240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5D1A93" w:rsidRPr="00C67B60" w:rsidRDefault="005D1A93" w:rsidP="00E11D32">
            <w:pPr>
              <w:jc w:val="center"/>
            </w:pPr>
            <w:r>
              <w:t>1.</w:t>
            </w:r>
          </w:p>
        </w:tc>
        <w:tc>
          <w:tcPr>
            <w:tcW w:w="1892" w:type="dxa"/>
            <w:vMerge w:val="restart"/>
            <w:shd w:val="clear" w:color="auto" w:fill="FFFFFF"/>
          </w:tcPr>
          <w:p w:rsidR="005D1A93" w:rsidRPr="00C67B60" w:rsidRDefault="00A81787" w:rsidP="00A81787">
            <w:r>
              <w:rPr>
                <w:b/>
              </w:rPr>
              <w:t>Лебедев Н.С.</w:t>
            </w:r>
            <w:r w:rsidR="005D1A93" w:rsidRPr="00331DF4">
              <w:rPr>
                <w:b/>
              </w:rPr>
              <w:t>.</w:t>
            </w:r>
            <w:r w:rsidR="005D1A93">
              <w:t xml:space="preserve">, глава </w:t>
            </w:r>
            <w:r w:rsidR="007D5D49">
              <w:t>рабочего поселка П</w:t>
            </w:r>
            <w:r>
              <w:t>ачелма</w:t>
            </w:r>
            <w:r w:rsidR="005D1A93">
              <w:t xml:space="preserve"> Пачелмского района Пензенской области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5D1A93" w:rsidRPr="00C67B60" w:rsidRDefault="00E54964" w:rsidP="00747EC3">
            <w:pPr>
              <w:jc w:val="center"/>
            </w:pPr>
            <w:r>
              <w:t>475 885,04</w:t>
            </w:r>
          </w:p>
        </w:tc>
        <w:tc>
          <w:tcPr>
            <w:tcW w:w="1652" w:type="dxa"/>
            <w:shd w:val="clear" w:color="auto" w:fill="FFFFFF"/>
          </w:tcPr>
          <w:p w:rsidR="005D1A93" w:rsidRPr="00C67B60" w:rsidRDefault="00E54964" w:rsidP="00A81787">
            <w:r>
              <w:t>З</w:t>
            </w:r>
            <w:r w:rsidR="005D1A93">
              <w:t>емельный участок (</w:t>
            </w:r>
            <w:r w:rsidR="00A81787">
              <w:t>общая долевая собственность, 1/6)</w:t>
            </w:r>
          </w:p>
        </w:tc>
        <w:tc>
          <w:tcPr>
            <w:tcW w:w="1501" w:type="dxa"/>
            <w:shd w:val="clear" w:color="auto" w:fill="FFFFFF"/>
          </w:tcPr>
          <w:p w:rsidR="005D1A93" w:rsidRPr="00C67B60" w:rsidRDefault="00E54964" w:rsidP="00C67B60">
            <w:r>
              <w:t>2222,0</w:t>
            </w:r>
          </w:p>
        </w:tc>
        <w:tc>
          <w:tcPr>
            <w:tcW w:w="2244" w:type="dxa"/>
            <w:shd w:val="clear" w:color="auto" w:fill="FFFFFF"/>
          </w:tcPr>
          <w:p w:rsidR="005D1A93" w:rsidRPr="00C67B60" w:rsidRDefault="005D1A93" w:rsidP="00C67B60"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5D1A93" w:rsidRDefault="00A81787" w:rsidP="005D1A93">
            <w:pPr>
              <w:jc w:val="center"/>
            </w:pPr>
            <w:r w:rsidRPr="00EA13A4">
              <w:t>Автомобиль</w:t>
            </w:r>
            <w:r>
              <w:t xml:space="preserve"> легковой </w:t>
            </w:r>
            <w:r w:rsidRPr="00EA13A4">
              <w:t xml:space="preserve"> </w:t>
            </w:r>
            <w:r w:rsidR="00D84E99">
              <w:t>КИА RIO (собственность)</w:t>
            </w:r>
            <w:r w:rsidR="00242108">
              <w:t>;</w:t>
            </w:r>
          </w:p>
          <w:p w:rsidR="00242108" w:rsidRDefault="00242108" w:rsidP="005D1A93">
            <w:pPr>
              <w:jc w:val="center"/>
            </w:pPr>
            <w:r>
              <w:t>Автомобиль грузовой</w:t>
            </w:r>
          </w:p>
          <w:p w:rsidR="00242108" w:rsidRPr="00D84E99" w:rsidRDefault="00242108" w:rsidP="005D1A93">
            <w:pPr>
              <w:jc w:val="center"/>
            </w:pPr>
            <w:r>
              <w:t>Москвич ИЖ 27151 (собственность)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5D1A93" w:rsidRPr="00C67B60" w:rsidRDefault="005D1A93" w:rsidP="005D1A93">
            <w:pPr>
              <w:jc w:val="center"/>
            </w:pPr>
            <w:r>
              <w:t>-</w:t>
            </w:r>
          </w:p>
        </w:tc>
      </w:tr>
      <w:tr w:rsidR="005D1A93" w:rsidRPr="00C67B60" w:rsidTr="001131DA">
        <w:trPr>
          <w:trHeight w:hRule="exact" w:val="96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5D1A93" w:rsidRDefault="005D1A93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5D1A93" w:rsidRDefault="005D1A93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5D1A93" w:rsidRDefault="005D1A93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5D1A93" w:rsidRDefault="00A81787" w:rsidP="00C67B60">
            <w:r>
              <w:t>Квартира</w:t>
            </w:r>
            <w:r w:rsidR="005D1A93">
              <w:t xml:space="preserve"> (</w:t>
            </w:r>
            <w:r>
              <w:t>общая долевая собственность, 1/3</w:t>
            </w:r>
            <w:r w:rsidR="005D1A93">
              <w:t>)</w:t>
            </w:r>
          </w:p>
        </w:tc>
        <w:tc>
          <w:tcPr>
            <w:tcW w:w="1501" w:type="dxa"/>
            <w:shd w:val="clear" w:color="auto" w:fill="FFFFFF"/>
          </w:tcPr>
          <w:p w:rsidR="005D1A93" w:rsidRDefault="00A81787" w:rsidP="00C67B60">
            <w:r>
              <w:t>97,9</w:t>
            </w:r>
          </w:p>
        </w:tc>
        <w:tc>
          <w:tcPr>
            <w:tcW w:w="2244" w:type="dxa"/>
            <w:shd w:val="clear" w:color="auto" w:fill="FFFFFF"/>
          </w:tcPr>
          <w:p w:rsidR="005D1A93" w:rsidRDefault="005D1A93" w:rsidP="00C67B60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</w:tcPr>
          <w:p w:rsidR="005D1A93" w:rsidRPr="00C67B60" w:rsidRDefault="005D1A93" w:rsidP="00C67B60"/>
        </w:tc>
        <w:tc>
          <w:tcPr>
            <w:tcW w:w="2788" w:type="dxa"/>
            <w:vMerge/>
            <w:shd w:val="clear" w:color="auto" w:fill="FFFFFF"/>
          </w:tcPr>
          <w:p w:rsidR="005D1A93" w:rsidRPr="00C67B60" w:rsidRDefault="005D1A93" w:rsidP="00C67B60"/>
        </w:tc>
      </w:tr>
      <w:tr w:rsidR="005D1A93" w:rsidRPr="00C67B60" w:rsidTr="00E11D32">
        <w:trPr>
          <w:trHeight w:hRule="exact" w:val="65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5D1A93" w:rsidRDefault="005D1A93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5D1A93" w:rsidRDefault="005D1A93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5D1A93" w:rsidRDefault="005D1A93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5D1A93" w:rsidRDefault="00A81787" w:rsidP="00C67B60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5D1A93" w:rsidRDefault="00A81787" w:rsidP="00C67B60">
            <w:r>
              <w:t>31,2</w:t>
            </w:r>
          </w:p>
        </w:tc>
        <w:tc>
          <w:tcPr>
            <w:tcW w:w="2244" w:type="dxa"/>
            <w:shd w:val="clear" w:color="auto" w:fill="FFFFFF"/>
          </w:tcPr>
          <w:p w:rsidR="005D1A93" w:rsidRDefault="00A81787" w:rsidP="00C67B60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</w:tcPr>
          <w:p w:rsidR="005D1A93" w:rsidRPr="00C67B60" w:rsidRDefault="005D1A93" w:rsidP="00C67B60"/>
        </w:tc>
        <w:tc>
          <w:tcPr>
            <w:tcW w:w="2788" w:type="dxa"/>
            <w:vMerge/>
            <w:shd w:val="clear" w:color="auto" w:fill="FFFFFF"/>
          </w:tcPr>
          <w:p w:rsidR="005D1A93" w:rsidRPr="00C67B60" w:rsidRDefault="005D1A93" w:rsidP="00C67B60"/>
        </w:tc>
      </w:tr>
      <w:tr w:rsidR="005D1A93" w:rsidRPr="00C67B60" w:rsidTr="000A38A8">
        <w:trPr>
          <w:trHeight w:hRule="exact" w:val="501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5D1A93" w:rsidRDefault="005D1A93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5D1A93" w:rsidRDefault="005D1A93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5D1A93" w:rsidRDefault="005D1A93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5D1A93" w:rsidRDefault="00A81787" w:rsidP="00C67B60">
            <w: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5D1A93" w:rsidRDefault="00A81787" w:rsidP="00C67B60">
            <w:r>
              <w:t>24,0</w:t>
            </w:r>
          </w:p>
        </w:tc>
        <w:tc>
          <w:tcPr>
            <w:tcW w:w="2244" w:type="dxa"/>
            <w:shd w:val="clear" w:color="auto" w:fill="FFFFFF"/>
          </w:tcPr>
          <w:p w:rsidR="005D1A93" w:rsidRDefault="00A81787" w:rsidP="00C67B60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</w:tcPr>
          <w:p w:rsidR="005D1A93" w:rsidRPr="00C67B60" w:rsidRDefault="005D1A93" w:rsidP="00C67B60"/>
        </w:tc>
        <w:tc>
          <w:tcPr>
            <w:tcW w:w="2788" w:type="dxa"/>
            <w:vMerge/>
            <w:shd w:val="clear" w:color="auto" w:fill="FFFFFF"/>
          </w:tcPr>
          <w:p w:rsidR="005D1A93" w:rsidRPr="00C67B60" w:rsidRDefault="005D1A93" w:rsidP="00C67B60"/>
        </w:tc>
      </w:tr>
      <w:tr w:rsidR="00A81787" w:rsidRPr="00C67B60" w:rsidTr="001131DA">
        <w:trPr>
          <w:trHeight w:val="42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A81787" w:rsidRDefault="00A81787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A81787" w:rsidRDefault="00A81787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A81787" w:rsidRDefault="00A81787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A81787" w:rsidRDefault="00A81787" w:rsidP="00C67B60">
            <w:r>
              <w:t>Бан</w:t>
            </w:r>
            <w:proofErr w:type="gramStart"/>
            <w:r>
              <w:t>я(</w:t>
            </w:r>
            <w:proofErr w:type="gramEnd"/>
            <w:r>
              <w:t>пользование)</w:t>
            </w:r>
          </w:p>
          <w:p w:rsidR="00A81787" w:rsidRDefault="00A81787" w:rsidP="00D84E99">
            <w:r>
              <w:t xml:space="preserve"> </w:t>
            </w:r>
          </w:p>
        </w:tc>
        <w:tc>
          <w:tcPr>
            <w:tcW w:w="1501" w:type="dxa"/>
            <w:shd w:val="clear" w:color="auto" w:fill="FFFFFF"/>
          </w:tcPr>
          <w:p w:rsidR="00A81787" w:rsidRDefault="00A81787" w:rsidP="00C67B60">
            <w:r>
              <w:t>15,0</w:t>
            </w:r>
          </w:p>
          <w:p w:rsidR="00A81787" w:rsidRDefault="00A81787" w:rsidP="00C67B60">
            <w:r>
              <w:t xml:space="preserve"> </w:t>
            </w:r>
          </w:p>
        </w:tc>
        <w:tc>
          <w:tcPr>
            <w:tcW w:w="2244" w:type="dxa"/>
            <w:shd w:val="clear" w:color="auto" w:fill="FFFFFF"/>
          </w:tcPr>
          <w:p w:rsidR="00A81787" w:rsidRDefault="00A81787" w:rsidP="00C67B60">
            <w:r>
              <w:t>Россия</w:t>
            </w:r>
          </w:p>
          <w:p w:rsidR="00A81787" w:rsidRDefault="00A81787" w:rsidP="00C67B60">
            <w:r>
              <w:t xml:space="preserve"> </w:t>
            </w:r>
          </w:p>
        </w:tc>
        <w:tc>
          <w:tcPr>
            <w:tcW w:w="1984" w:type="dxa"/>
            <w:vMerge/>
            <w:shd w:val="clear" w:color="auto" w:fill="FFFFFF"/>
          </w:tcPr>
          <w:p w:rsidR="00A81787" w:rsidRPr="00C67B60" w:rsidRDefault="00A81787" w:rsidP="00C67B60"/>
        </w:tc>
        <w:tc>
          <w:tcPr>
            <w:tcW w:w="2788" w:type="dxa"/>
            <w:vMerge/>
            <w:shd w:val="clear" w:color="auto" w:fill="FFFFFF"/>
          </w:tcPr>
          <w:p w:rsidR="00A81787" w:rsidRPr="00C67B60" w:rsidRDefault="00A81787" w:rsidP="00C67B60"/>
        </w:tc>
      </w:tr>
      <w:tr w:rsidR="00675F9C" w:rsidRPr="00C67B60" w:rsidTr="001131DA">
        <w:trPr>
          <w:trHeight w:val="420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675F9C" w:rsidRDefault="00675F9C" w:rsidP="00E11D32">
            <w:pPr>
              <w:jc w:val="center"/>
            </w:pPr>
          </w:p>
        </w:tc>
        <w:tc>
          <w:tcPr>
            <w:tcW w:w="1892" w:type="dxa"/>
            <w:vMerge w:val="restart"/>
            <w:shd w:val="clear" w:color="auto" w:fill="FFFFFF"/>
          </w:tcPr>
          <w:p w:rsidR="00675F9C" w:rsidRDefault="00675F9C" w:rsidP="00C67B6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Cупруга</w:t>
            </w:r>
            <w:proofErr w:type="spellEnd"/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675F9C" w:rsidRDefault="00675F9C" w:rsidP="00747EC3">
            <w:pPr>
              <w:jc w:val="center"/>
            </w:pPr>
            <w:r>
              <w:t>320 128,76</w:t>
            </w:r>
          </w:p>
        </w:tc>
        <w:tc>
          <w:tcPr>
            <w:tcW w:w="1652" w:type="dxa"/>
            <w:shd w:val="clear" w:color="auto" w:fill="FFFFFF"/>
          </w:tcPr>
          <w:p w:rsidR="00675F9C" w:rsidRDefault="00675F9C" w:rsidP="00C67B60">
            <w:r>
              <w:t>Земельный участок (общая долевая собственность, 1/6)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C67B60">
            <w:r>
              <w:t>2222,0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C67B60"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675F9C" w:rsidRDefault="00675F9C" w:rsidP="00C67B60"/>
          <w:p w:rsidR="00675F9C" w:rsidRDefault="00675F9C" w:rsidP="00C67B60"/>
          <w:p w:rsidR="00675F9C" w:rsidRDefault="00675F9C" w:rsidP="00C67B60"/>
          <w:p w:rsidR="00675F9C" w:rsidRDefault="00675F9C" w:rsidP="00C67B60"/>
          <w:p w:rsidR="00675F9C" w:rsidRDefault="00675F9C" w:rsidP="00C67B60"/>
          <w:p w:rsidR="00675F9C" w:rsidRDefault="00675F9C" w:rsidP="00C67B60"/>
          <w:p w:rsidR="00675F9C" w:rsidRDefault="00675F9C" w:rsidP="00C67B60"/>
          <w:p w:rsidR="00675F9C" w:rsidRDefault="00675F9C" w:rsidP="00C67B60"/>
          <w:p w:rsidR="00675F9C" w:rsidRDefault="00675F9C" w:rsidP="00C67B60"/>
          <w:p w:rsidR="00675F9C" w:rsidRDefault="00675F9C" w:rsidP="00C67B60"/>
          <w:p w:rsidR="00675F9C" w:rsidRPr="00C67B60" w:rsidRDefault="00675F9C" w:rsidP="00675F9C">
            <w:pPr>
              <w:jc w:val="center"/>
            </w:pPr>
            <w:r>
              <w:t>-</w:t>
            </w:r>
          </w:p>
        </w:tc>
        <w:tc>
          <w:tcPr>
            <w:tcW w:w="2788" w:type="dxa"/>
            <w:vMerge w:val="restart"/>
            <w:shd w:val="clear" w:color="auto" w:fill="FFFFFF"/>
          </w:tcPr>
          <w:p w:rsidR="00675F9C" w:rsidRDefault="00675F9C" w:rsidP="00557F0D">
            <w:pPr>
              <w:jc w:val="center"/>
            </w:pPr>
          </w:p>
          <w:p w:rsidR="00675F9C" w:rsidRDefault="00675F9C" w:rsidP="00557F0D">
            <w:pPr>
              <w:jc w:val="center"/>
            </w:pPr>
          </w:p>
          <w:p w:rsidR="00675F9C" w:rsidRDefault="00675F9C" w:rsidP="00557F0D">
            <w:pPr>
              <w:jc w:val="center"/>
            </w:pPr>
          </w:p>
          <w:p w:rsidR="00675F9C" w:rsidRDefault="00675F9C" w:rsidP="00557F0D">
            <w:pPr>
              <w:jc w:val="center"/>
            </w:pPr>
          </w:p>
          <w:p w:rsidR="00675F9C" w:rsidRDefault="00675F9C" w:rsidP="00557F0D">
            <w:pPr>
              <w:jc w:val="center"/>
            </w:pPr>
          </w:p>
          <w:p w:rsidR="00675F9C" w:rsidRDefault="00675F9C" w:rsidP="00557F0D">
            <w:pPr>
              <w:jc w:val="center"/>
            </w:pPr>
          </w:p>
          <w:p w:rsidR="00675F9C" w:rsidRDefault="00675F9C" w:rsidP="00557F0D">
            <w:pPr>
              <w:jc w:val="center"/>
            </w:pPr>
          </w:p>
          <w:p w:rsidR="00675F9C" w:rsidRDefault="00675F9C" w:rsidP="00557F0D">
            <w:pPr>
              <w:jc w:val="center"/>
            </w:pPr>
          </w:p>
          <w:p w:rsidR="00675F9C" w:rsidRDefault="00675F9C" w:rsidP="00557F0D">
            <w:pPr>
              <w:jc w:val="center"/>
            </w:pPr>
          </w:p>
          <w:p w:rsidR="00675F9C" w:rsidRDefault="00675F9C" w:rsidP="00557F0D">
            <w:pPr>
              <w:jc w:val="center"/>
            </w:pPr>
          </w:p>
          <w:p w:rsidR="00675F9C" w:rsidRPr="00C67B60" w:rsidRDefault="00675F9C" w:rsidP="00557F0D">
            <w:pPr>
              <w:jc w:val="center"/>
            </w:pPr>
            <w:r>
              <w:t>-</w:t>
            </w:r>
          </w:p>
        </w:tc>
      </w:tr>
      <w:tr w:rsidR="00675F9C" w:rsidRPr="00C67B60" w:rsidTr="001131DA">
        <w:trPr>
          <w:trHeight w:val="42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C67B60">
            <w:r>
              <w:t xml:space="preserve">  Жилой дом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C67B60">
            <w:r>
              <w:t>44,3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C67B60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</w:tcPr>
          <w:p w:rsidR="00675F9C" w:rsidRPr="00C67B60" w:rsidRDefault="00675F9C" w:rsidP="00C67B60"/>
        </w:tc>
        <w:tc>
          <w:tcPr>
            <w:tcW w:w="2788" w:type="dxa"/>
            <w:vMerge/>
            <w:shd w:val="clear" w:color="auto" w:fill="FFFFFF"/>
          </w:tcPr>
          <w:p w:rsidR="00675F9C" w:rsidRPr="00C67B60" w:rsidRDefault="00675F9C" w:rsidP="00557F0D">
            <w:pPr>
              <w:jc w:val="center"/>
            </w:pPr>
          </w:p>
        </w:tc>
      </w:tr>
      <w:tr w:rsidR="00675F9C" w:rsidRPr="00C67B60" w:rsidTr="001131DA">
        <w:trPr>
          <w:trHeight w:val="42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C67B60">
            <w:r>
              <w:t>Земельный участок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C67B60">
            <w:r>
              <w:t>735,0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C67B60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</w:tcPr>
          <w:p w:rsidR="00675F9C" w:rsidRPr="00C67B60" w:rsidRDefault="00675F9C" w:rsidP="00C67B60"/>
        </w:tc>
        <w:tc>
          <w:tcPr>
            <w:tcW w:w="2788" w:type="dxa"/>
            <w:vMerge/>
            <w:shd w:val="clear" w:color="auto" w:fill="FFFFFF"/>
          </w:tcPr>
          <w:p w:rsidR="00675F9C" w:rsidRPr="00C67B60" w:rsidRDefault="00675F9C" w:rsidP="00557F0D">
            <w:pPr>
              <w:jc w:val="center"/>
            </w:pPr>
          </w:p>
        </w:tc>
      </w:tr>
      <w:tr w:rsidR="00675F9C" w:rsidRPr="00C67B60" w:rsidTr="00675F9C">
        <w:trPr>
          <w:trHeight w:hRule="exact" w:val="971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675F9C" w:rsidRPr="00D84E99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C67B60">
            <w:r>
              <w:t>Квартира (общая долевая собственность, 1/3)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C67B60">
            <w:r>
              <w:t>97,9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C67B60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</w:tcPr>
          <w:p w:rsidR="00675F9C" w:rsidRPr="00C67B60" w:rsidRDefault="00675F9C" w:rsidP="00675F9C"/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557F0D">
            <w:pPr>
              <w:jc w:val="center"/>
            </w:pPr>
          </w:p>
        </w:tc>
      </w:tr>
      <w:tr w:rsidR="00675F9C" w:rsidRPr="00C67B60" w:rsidTr="00E11D32">
        <w:trPr>
          <w:trHeight w:hRule="exact" w:val="578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675F9C" w:rsidRDefault="00675F9C" w:rsidP="00C67B60">
            <w:pPr>
              <w:rPr>
                <w:lang w:val="en-US"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C67B60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C67B60">
            <w:r>
              <w:t>31,2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C67B60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Default="00675F9C" w:rsidP="00557F0D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557F0D">
            <w:pPr>
              <w:jc w:val="center"/>
            </w:pPr>
          </w:p>
        </w:tc>
      </w:tr>
      <w:tr w:rsidR="00675F9C" w:rsidRPr="00C67B60" w:rsidTr="00E11D32">
        <w:trPr>
          <w:trHeight w:hRule="exact" w:val="578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675F9C" w:rsidRDefault="00675F9C" w:rsidP="00C67B60">
            <w:pPr>
              <w:rPr>
                <w:lang w:val="en-US"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C67B60">
            <w: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C67B60">
            <w:r>
              <w:t>24,0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C67B60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Default="00675F9C" w:rsidP="00557F0D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557F0D">
            <w:pPr>
              <w:jc w:val="center"/>
            </w:pPr>
          </w:p>
        </w:tc>
      </w:tr>
      <w:tr w:rsidR="00675F9C" w:rsidRPr="00C67B60" w:rsidTr="001131DA">
        <w:trPr>
          <w:trHeight w:hRule="exact" w:val="285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</w:tcPr>
          <w:p w:rsidR="00675F9C" w:rsidRDefault="00675F9C" w:rsidP="00C67B60">
            <w:pPr>
              <w:rPr>
                <w:lang w:val="en-US"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747EC3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C67B60">
            <w:r>
              <w:t>Бан</w:t>
            </w:r>
            <w:proofErr w:type="gramStart"/>
            <w:r>
              <w:t>я(</w:t>
            </w:r>
            <w:proofErr w:type="gramEnd"/>
            <w:r>
              <w:t>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FC6B11">
            <w:r>
              <w:t>15,0</w:t>
            </w:r>
          </w:p>
          <w:p w:rsidR="00675F9C" w:rsidRDefault="00675F9C" w:rsidP="00C67B60"/>
        </w:tc>
        <w:tc>
          <w:tcPr>
            <w:tcW w:w="2244" w:type="dxa"/>
            <w:shd w:val="clear" w:color="auto" w:fill="FFFFFF"/>
          </w:tcPr>
          <w:p w:rsidR="00675F9C" w:rsidRDefault="00675F9C" w:rsidP="00C67B60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Default="00675F9C" w:rsidP="00557F0D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557F0D">
            <w:pPr>
              <w:jc w:val="center"/>
            </w:pPr>
          </w:p>
        </w:tc>
      </w:tr>
      <w:tr w:rsidR="00675F9C" w:rsidRPr="00C67B60" w:rsidTr="00806CE2">
        <w:trPr>
          <w:trHeight w:hRule="exact" w:val="1048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675F9C" w:rsidRPr="00C7154E" w:rsidRDefault="00675F9C" w:rsidP="00E11D32">
            <w:pPr>
              <w:jc w:val="center"/>
            </w:pPr>
            <w:r w:rsidRPr="00C7154E">
              <w:t>2.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675F9C" w:rsidRPr="00D41067" w:rsidRDefault="00675F9C" w:rsidP="00806CE2">
            <w:r w:rsidRPr="00D41067">
              <w:rPr>
                <w:b/>
              </w:rPr>
              <w:t>Бурляева Е.В..</w:t>
            </w:r>
            <w:r w:rsidRPr="00D41067">
              <w:t>, депутат Комитета местного самоуправления рабочего поселка Пачелма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675F9C" w:rsidRPr="00C7154E" w:rsidRDefault="00675F9C" w:rsidP="00D107DD">
            <w:pPr>
              <w:jc w:val="center"/>
            </w:pPr>
            <w:r w:rsidRPr="00C7154E">
              <w:t>137 104,44</w:t>
            </w:r>
          </w:p>
        </w:tc>
        <w:tc>
          <w:tcPr>
            <w:tcW w:w="1652" w:type="dxa"/>
            <w:shd w:val="clear" w:color="auto" w:fill="FFFFFF"/>
          </w:tcPr>
          <w:p w:rsidR="00675F9C" w:rsidRPr="00C7154E" w:rsidRDefault="00675F9C" w:rsidP="00806CE2">
            <w:r w:rsidRPr="00C7154E">
              <w:t>Земельный участок (общая долевая 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Pr="00C7154E" w:rsidRDefault="00675F9C" w:rsidP="00C67B60">
            <w:r w:rsidRPr="00C7154E">
              <w:t>1019,0</w:t>
            </w:r>
          </w:p>
        </w:tc>
        <w:tc>
          <w:tcPr>
            <w:tcW w:w="2244" w:type="dxa"/>
            <w:shd w:val="clear" w:color="auto" w:fill="FFFFFF"/>
          </w:tcPr>
          <w:p w:rsidR="00675F9C" w:rsidRPr="00C7154E" w:rsidRDefault="00675F9C" w:rsidP="00C67B60">
            <w:r w:rsidRPr="00C7154E"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675F9C" w:rsidRDefault="00675F9C" w:rsidP="00D80EB5"/>
          <w:p w:rsidR="00675F9C" w:rsidRPr="00C67B60" w:rsidRDefault="00675F9C" w:rsidP="00557F0D">
            <w:pPr>
              <w:jc w:val="center"/>
            </w:pPr>
            <w:r w:rsidRPr="00EA13A4">
              <w:t>Автомобиль</w:t>
            </w:r>
            <w:r>
              <w:t xml:space="preserve"> легковой </w:t>
            </w:r>
            <w:r w:rsidRPr="00EA13A4">
              <w:t xml:space="preserve"> ВАЗ </w:t>
            </w:r>
            <w:r>
              <w:t>21214</w:t>
            </w:r>
            <w:r w:rsidRPr="00EA13A4">
              <w:t>, (собственность)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  <w:r>
              <w:t>-</w:t>
            </w:r>
          </w:p>
        </w:tc>
      </w:tr>
      <w:tr w:rsidR="00675F9C" w:rsidRPr="00C67B60" w:rsidTr="007D5D49">
        <w:trPr>
          <w:trHeight w:hRule="exact" w:val="787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Pr="00675F9C" w:rsidRDefault="00675F9C" w:rsidP="00E11D32">
            <w:pPr>
              <w:jc w:val="center"/>
              <w:rPr>
                <w:i/>
              </w:rPr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675F9C" w:rsidRDefault="00675F9C" w:rsidP="00806CE2">
            <w:pPr>
              <w:rPr>
                <w:b/>
                <w:i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C7154E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Pr="00C7154E" w:rsidRDefault="00675F9C" w:rsidP="007D5D49">
            <w:r w:rsidRPr="00C7154E">
              <w:t xml:space="preserve">Земельный участок </w:t>
            </w:r>
          </w:p>
          <w:p w:rsidR="00675F9C" w:rsidRPr="00C7154E" w:rsidRDefault="00675F9C" w:rsidP="007D5D49">
            <w:r w:rsidRPr="00C7154E">
              <w:t>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Pr="00C7154E" w:rsidRDefault="00675F9C" w:rsidP="00C67B60">
            <w:r w:rsidRPr="00C7154E">
              <w:t>942,0</w:t>
            </w:r>
          </w:p>
        </w:tc>
        <w:tc>
          <w:tcPr>
            <w:tcW w:w="2244" w:type="dxa"/>
            <w:shd w:val="clear" w:color="auto" w:fill="FFFFFF"/>
          </w:tcPr>
          <w:p w:rsidR="00675F9C" w:rsidRPr="00C7154E" w:rsidRDefault="00675F9C" w:rsidP="00C67B60">
            <w:r w:rsidRPr="00C7154E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Default="00675F9C" w:rsidP="00D80EB5"/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557F0D">
            <w:pPr>
              <w:jc w:val="center"/>
            </w:pPr>
          </w:p>
        </w:tc>
      </w:tr>
      <w:tr w:rsidR="00675F9C" w:rsidRPr="00C67B60" w:rsidTr="007D5D49">
        <w:trPr>
          <w:trHeight w:hRule="exact" w:val="787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Pr="00675F9C" w:rsidRDefault="00675F9C" w:rsidP="00E11D32">
            <w:pPr>
              <w:jc w:val="center"/>
              <w:rPr>
                <w:i/>
              </w:rPr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675F9C" w:rsidRDefault="00675F9C" w:rsidP="00806CE2">
            <w:pPr>
              <w:rPr>
                <w:b/>
                <w:i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C7154E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Pr="00C7154E" w:rsidRDefault="00675F9C" w:rsidP="007D5D49">
            <w:r w:rsidRPr="00C7154E">
              <w:t xml:space="preserve">Земельный участок </w:t>
            </w:r>
          </w:p>
          <w:p w:rsidR="00675F9C" w:rsidRPr="00C7154E" w:rsidRDefault="00675F9C" w:rsidP="007D5D49">
            <w:r w:rsidRPr="00C7154E">
              <w:t>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Pr="00C7154E" w:rsidRDefault="00675F9C" w:rsidP="00C67B60">
            <w:r w:rsidRPr="00C7154E">
              <w:t>1135,0</w:t>
            </w:r>
          </w:p>
        </w:tc>
        <w:tc>
          <w:tcPr>
            <w:tcW w:w="2244" w:type="dxa"/>
            <w:shd w:val="clear" w:color="auto" w:fill="FFFFFF"/>
          </w:tcPr>
          <w:p w:rsidR="00675F9C" w:rsidRPr="00C7154E" w:rsidRDefault="00675F9C" w:rsidP="00C67B60">
            <w:r w:rsidRPr="00C7154E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Default="00675F9C" w:rsidP="00D80EB5"/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557F0D">
            <w:pPr>
              <w:jc w:val="center"/>
            </w:pPr>
          </w:p>
        </w:tc>
      </w:tr>
      <w:tr w:rsidR="00675F9C" w:rsidRPr="00C67B60" w:rsidTr="00E11D32">
        <w:trPr>
          <w:trHeight w:hRule="exact" w:val="753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Pr="00675F9C" w:rsidRDefault="00675F9C" w:rsidP="00E11D32">
            <w:pPr>
              <w:jc w:val="center"/>
              <w:rPr>
                <w:i/>
              </w:rPr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675F9C" w:rsidRDefault="00675F9C" w:rsidP="00C67B60">
            <w:pPr>
              <w:rPr>
                <w:b/>
                <w:i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C7154E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Pr="00C7154E" w:rsidRDefault="00675F9C" w:rsidP="00806CE2">
            <w:r w:rsidRPr="00C7154E">
              <w:t>Жилой дом (общая долевая 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Pr="00C7154E" w:rsidRDefault="00675F9C" w:rsidP="00C67B60">
            <w:r w:rsidRPr="00C7154E">
              <w:t>112,6</w:t>
            </w:r>
          </w:p>
        </w:tc>
        <w:tc>
          <w:tcPr>
            <w:tcW w:w="2244" w:type="dxa"/>
            <w:shd w:val="clear" w:color="auto" w:fill="FFFFFF"/>
          </w:tcPr>
          <w:p w:rsidR="00675F9C" w:rsidRPr="00C7154E" w:rsidRDefault="00675F9C" w:rsidP="00C67B60">
            <w:r w:rsidRPr="00C7154E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</w:p>
        </w:tc>
      </w:tr>
      <w:tr w:rsidR="00675F9C" w:rsidRPr="00C67B60" w:rsidTr="007D5D49">
        <w:trPr>
          <w:trHeight w:hRule="exact" w:val="593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Pr="00675F9C" w:rsidRDefault="00675F9C" w:rsidP="00E11D32">
            <w:pPr>
              <w:jc w:val="center"/>
              <w:rPr>
                <w:i/>
              </w:rPr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675F9C" w:rsidRDefault="00675F9C" w:rsidP="00C67B60">
            <w:pPr>
              <w:rPr>
                <w:b/>
                <w:i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C7154E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Pr="00C7154E" w:rsidRDefault="00675F9C" w:rsidP="007D5D49">
            <w:r w:rsidRPr="00C7154E">
              <w:t xml:space="preserve">Жилой дом </w:t>
            </w:r>
          </w:p>
          <w:p w:rsidR="00675F9C" w:rsidRPr="00C7154E" w:rsidRDefault="00675F9C" w:rsidP="007D5D49">
            <w:r w:rsidRPr="00C7154E">
              <w:t>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Pr="00C7154E" w:rsidRDefault="00675F9C" w:rsidP="00C67B60">
            <w:r w:rsidRPr="00C7154E">
              <w:t>76,5</w:t>
            </w:r>
          </w:p>
        </w:tc>
        <w:tc>
          <w:tcPr>
            <w:tcW w:w="2244" w:type="dxa"/>
            <w:shd w:val="clear" w:color="auto" w:fill="FFFFFF"/>
          </w:tcPr>
          <w:p w:rsidR="00675F9C" w:rsidRPr="00C7154E" w:rsidRDefault="00675F9C" w:rsidP="00C67B60">
            <w:r w:rsidRPr="00C7154E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</w:p>
        </w:tc>
      </w:tr>
      <w:tr w:rsidR="00675F9C" w:rsidRPr="00C67B60" w:rsidTr="00E11D32">
        <w:trPr>
          <w:trHeight w:hRule="exact" w:val="60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Pr="00675F9C" w:rsidRDefault="00675F9C" w:rsidP="00E11D32">
            <w:pPr>
              <w:jc w:val="center"/>
              <w:rPr>
                <w:i/>
              </w:rPr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675F9C" w:rsidRDefault="00675F9C" w:rsidP="00C67B60">
            <w:pPr>
              <w:rPr>
                <w:b/>
                <w:i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C7154E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Pr="00C7154E" w:rsidRDefault="00675F9C" w:rsidP="00C67B60">
            <w:r w:rsidRPr="00C7154E"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Pr="00C7154E" w:rsidRDefault="00675F9C" w:rsidP="00C67B60">
            <w:r w:rsidRPr="00C7154E">
              <w:t>36,4</w:t>
            </w:r>
          </w:p>
        </w:tc>
        <w:tc>
          <w:tcPr>
            <w:tcW w:w="2244" w:type="dxa"/>
            <w:shd w:val="clear" w:color="auto" w:fill="FFFFFF"/>
          </w:tcPr>
          <w:p w:rsidR="00675F9C" w:rsidRPr="00C7154E" w:rsidRDefault="00675F9C" w:rsidP="00C67B60">
            <w:r w:rsidRPr="00C7154E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</w:p>
        </w:tc>
      </w:tr>
      <w:tr w:rsidR="00675F9C" w:rsidRPr="00C67B60" w:rsidTr="00E11D32">
        <w:trPr>
          <w:trHeight w:hRule="exact" w:val="599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Pr="00675F9C" w:rsidRDefault="00675F9C" w:rsidP="00E11D32">
            <w:pPr>
              <w:jc w:val="center"/>
              <w:rPr>
                <w:i/>
              </w:rPr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675F9C" w:rsidRDefault="00675F9C" w:rsidP="00C67B60">
            <w:pPr>
              <w:rPr>
                <w:b/>
                <w:i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675F9C" w:rsidRDefault="00675F9C" w:rsidP="00D107DD">
            <w:pPr>
              <w:jc w:val="center"/>
              <w:rPr>
                <w:i/>
              </w:rPr>
            </w:pPr>
          </w:p>
        </w:tc>
        <w:tc>
          <w:tcPr>
            <w:tcW w:w="1652" w:type="dxa"/>
            <w:shd w:val="clear" w:color="auto" w:fill="FFFFFF"/>
          </w:tcPr>
          <w:p w:rsidR="00675F9C" w:rsidRPr="00C7154E" w:rsidRDefault="00675F9C" w:rsidP="00C67B60">
            <w:r w:rsidRPr="00C7154E">
              <w:t>Баня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Pr="00C7154E" w:rsidRDefault="00675F9C" w:rsidP="00C67B60">
            <w:r w:rsidRPr="00C7154E">
              <w:t>21,9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C67B60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</w:p>
        </w:tc>
      </w:tr>
      <w:tr w:rsidR="00675F9C" w:rsidRPr="00C67B60" w:rsidTr="00E11D32">
        <w:trPr>
          <w:trHeight w:hRule="exact" w:val="599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331DF4" w:rsidRDefault="00675F9C" w:rsidP="00C67B60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C67B60">
            <w: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C67B60">
            <w:r>
              <w:t>17,6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C67B60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</w:p>
        </w:tc>
      </w:tr>
      <w:tr w:rsidR="00675F9C" w:rsidRPr="00C67B60" w:rsidTr="00806CE2">
        <w:trPr>
          <w:trHeight w:hRule="exact" w:val="986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Pr="00C67B60" w:rsidRDefault="00675F9C" w:rsidP="00E11D32">
            <w:pPr>
              <w:jc w:val="center"/>
            </w:pP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675F9C" w:rsidRPr="00675F9C" w:rsidRDefault="00675F9C" w:rsidP="00675F9C">
            <w:r>
              <w:t>Супруг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675F9C" w:rsidRPr="00C67B60" w:rsidRDefault="00675F9C" w:rsidP="00D107DD">
            <w:pPr>
              <w:jc w:val="center"/>
            </w:pPr>
            <w:r>
              <w:t>452 782,21</w:t>
            </w:r>
          </w:p>
        </w:tc>
        <w:tc>
          <w:tcPr>
            <w:tcW w:w="1652" w:type="dxa"/>
            <w:shd w:val="clear" w:color="auto" w:fill="FFFFFF"/>
          </w:tcPr>
          <w:p w:rsidR="00675F9C" w:rsidRPr="00C67B60" w:rsidRDefault="00675F9C" w:rsidP="00747EC3">
            <w:r>
              <w:t>Земельный участок (общая долевая собственность 1/2)</w:t>
            </w:r>
          </w:p>
        </w:tc>
        <w:tc>
          <w:tcPr>
            <w:tcW w:w="1501" w:type="dxa"/>
            <w:shd w:val="clear" w:color="auto" w:fill="FFFFFF"/>
          </w:tcPr>
          <w:p w:rsidR="00675F9C" w:rsidRPr="00C67B60" w:rsidRDefault="00675F9C" w:rsidP="00747EC3">
            <w:r>
              <w:t>1019,0</w:t>
            </w:r>
          </w:p>
        </w:tc>
        <w:tc>
          <w:tcPr>
            <w:tcW w:w="2244" w:type="dxa"/>
            <w:shd w:val="clear" w:color="auto" w:fill="FFFFFF"/>
          </w:tcPr>
          <w:p w:rsidR="00675F9C" w:rsidRPr="00C67B60" w:rsidRDefault="00675F9C" w:rsidP="00747EC3"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675F9C" w:rsidRPr="00675F9C" w:rsidRDefault="00675F9C" w:rsidP="00557F0D">
            <w:pPr>
              <w:jc w:val="center"/>
            </w:pPr>
            <w:r w:rsidRPr="00EA13A4">
              <w:t>Автомобиль</w:t>
            </w:r>
            <w:r>
              <w:t xml:space="preserve"> легковой </w:t>
            </w:r>
            <w:r w:rsidRPr="00EA13A4">
              <w:t xml:space="preserve"> ВАЗ </w:t>
            </w:r>
            <w:r>
              <w:t>21060</w:t>
            </w:r>
            <w:r w:rsidRPr="00EA13A4">
              <w:t>, (собственность)</w:t>
            </w:r>
            <w:r>
              <w:t>;</w:t>
            </w:r>
          </w:p>
          <w:p w:rsidR="00675F9C" w:rsidRPr="00675F9C" w:rsidRDefault="00675F9C" w:rsidP="00557F0D">
            <w:pPr>
              <w:jc w:val="center"/>
            </w:pPr>
            <w:r>
              <w:t xml:space="preserve">Фольксваген </w:t>
            </w:r>
            <w:r>
              <w:rPr>
                <w:lang w:val="en-US"/>
              </w:rPr>
              <w:t>BORA</w:t>
            </w:r>
            <w:r w:rsidRPr="00675F9C">
              <w:t xml:space="preserve">, </w:t>
            </w:r>
            <w:r>
              <w:t>(</w:t>
            </w:r>
            <w:r w:rsidRPr="00675F9C">
              <w:t>собственность)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675F9C" w:rsidRPr="00C67B60" w:rsidRDefault="00675F9C" w:rsidP="00557F0D">
            <w:pPr>
              <w:jc w:val="center"/>
            </w:pPr>
            <w:r>
              <w:t>-</w:t>
            </w:r>
          </w:p>
        </w:tc>
      </w:tr>
      <w:tr w:rsidR="00675F9C" w:rsidRPr="00C67B60" w:rsidTr="00806CE2">
        <w:trPr>
          <w:trHeight w:hRule="exact" w:val="845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Pr="00C67B60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C67B60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>Жилой дом (общая долевая собственность 1/2)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112,6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</w:tr>
      <w:tr w:rsidR="00675F9C" w:rsidRPr="00C67B60" w:rsidTr="00E11D32">
        <w:trPr>
          <w:trHeight w:hRule="exact" w:val="50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Pr="00C67B60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C67B60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36,4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</w:tr>
      <w:tr w:rsidR="00675F9C" w:rsidRPr="00C67B60" w:rsidTr="000A38A8">
        <w:trPr>
          <w:trHeight w:hRule="exact" w:val="453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Pr="00C67B60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C67B60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>Баня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21,9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</w:tr>
      <w:tr w:rsidR="00675F9C" w:rsidRPr="00C67B60" w:rsidTr="00675F9C">
        <w:trPr>
          <w:trHeight w:hRule="exact" w:val="568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Pr="00C67B60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C67B60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17,6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</w:tr>
      <w:tr w:rsidR="00675F9C" w:rsidRPr="00C67B60" w:rsidTr="00675F9C">
        <w:trPr>
          <w:trHeight w:hRule="exact" w:val="568"/>
          <w:jc w:val="center"/>
        </w:trPr>
        <w:tc>
          <w:tcPr>
            <w:tcW w:w="776" w:type="dxa"/>
            <w:shd w:val="clear" w:color="auto" w:fill="FFFFFF"/>
            <w:vAlign w:val="center"/>
          </w:tcPr>
          <w:p w:rsidR="00675F9C" w:rsidRPr="00C67B60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C67B60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>Жилой дом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76,5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</w:tr>
      <w:tr w:rsidR="00675F9C" w:rsidRPr="00C67B60" w:rsidTr="00675F9C">
        <w:trPr>
          <w:trHeight w:hRule="exact" w:val="697"/>
          <w:jc w:val="center"/>
        </w:trPr>
        <w:tc>
          <w:tcPr>
            <w:tcW w:w="776" w:type="dxa"/>
            <w:shd w:val="clear" w:color="auto" w:fill="FFFFFF"/>
            <w:vAlign w:val="center"/>
          </w:tcPr>
          <w:p w:rsidR="00675F9C" w:rsidRPr="00C67B60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C67B60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>Земельный участок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942,0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</w:tr>
      <w:tr w:rsidR="00675F9C" w:rsidRPr="00C67B60" w:rsidTr="00675F9C">
        <w:trPr>
          <w:trHeight w:hRule="exact" w:val="721"/>
          <w:jc w:val="center"/>
        </w:trPr>
        <w:tc>
          <w:tcPr>
            <w:tcW w:w="776" w:type="dxa"/>
            <w:shd w:val="clear" w:color="auto" w:fill="FFFFFF"/>
            <w:vAlign w:val="center"/>
          </w:tcPr>
          <w:p w:rsidR="00675F9C" w:rsidRPr="00C67B60" w:rsidRDefault="00675F9C" w:rsidP="00E11D32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C67B60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107DD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>Земельный участок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1135,0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</w:p>
        </w:tc>
      </w:tr>
      <w:tr w:rsidR="00675F9C" w:rsidRPr="00C67B60" w:rsidTr="00D80EB5">
        <w:trPr>
          <w:trHeight w:val="1695"/>
          <w:jc w:val="center"/>
        </w:trPr>
        <w:tc>
          <w:tcPr>
            <w:tcW w:w="776" w:type="dxa"/>
            <w:shd w:val="clear" w:color="auto" w:fill="FFFFFF"/>
            <w:vAlign w:val="center"/>
          </w:tcPr>
          <w:p w:rsidR="00675F9C" w:rsidRPr="00C67B60" w:rsidRDefault="00675F9C" w:rsidP="00E11D32">
            <w:pPr>
              <w:jc w:val="center"/>
            </w:pPr>
            <w:r>
              <w:t>3.</w:t>
            </w:r>
          </w:p>
        </w:tc>
        <w:tc>
          <w:tcPr>
            <w:tcW w:w="1892" w:type="dxa"/>
            <w:shd w:val="clear" w:color="auto" w:fill="FFFFFF"/>
            <w:vAlign w:val="center"/>
          </w:tcPr>
          <w:p w:rsidR="00675F9C" w:rsidRPr="00C67B60" w:rsidRDefault="00675F9C" w:rsidP="00672BCC">
            <w:r>
              <w:rPr>
                <w:b/>
              </w:rPr>
              <w:t>Кадомцева Г.И.</w:t>
            </w:r>
            <w:r>
              <w:t>, депутат Комитета местного самоуправления рабочего поселка Пачелма</w:t>
            </w:r>
          </w:p>
        </w:tc>
        <w:tc>
          <w:tcPr>
            <w:tcW w:w="1713" w:type="dxa"/>
            <w:shd w:val="clear" w:color="auto" w:fill="FFFFFF"/>
            <w:vAlign w:val="center"/>
          </w:tcPr>
          <w:p w:rsidR="00675F9C" w:rsidRDefault="00675F9C" w:rsidP="00D107DD">
            <w:pPr>
              <w:jc w:val="center"/>
            </w:pPr>
            <w:r>
              <w:t>434 887,90</w:t>
            </w: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 xml:space="preserve"> </w:t>
            </w:r>
          </w:p>
          <w:p w:rsidR="00675F9C" w:rsidRDefault="00675F9C" w:rsidP="00747EC3"/>
          <w:p w:rsidR="00675F9C" w:rsidRDefault="00675F9C" w:rsidP="00747EC3">
            <w:r>
              <w:t>Квартир</w:t>
            </w:r>
            <w:proofErr w:type="gramStart"/>
            <w:r>
              <w:t>а(</w:t>
            </w:r>
            <w:proofErr w:type="gramEnd"/>
            <w:r>
              <w:t>общая долевая собственность1/3)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 xml:space="preserve"> </w:t>
            </w:r>
          </w:p>
          <w:p w:rsidR="00675F9C" w:rsidRDefault="00675F9C" w:rsidP="00747EC3"/>
          <w:p w:rsidR="00675F9C" w:rsidRDefault="00675F9C" w:rsidP="00747EC3"/>
          <w:p w:rsidR="00675F9C" w:rsidRDefault="00675F9C" w:rsidP="00747EC3">
            <w:r>
              <w:t>65,5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 xml:space="preserve"> </w:t>
            </w:r>
          </w:p>
          <w:p w:rsidR="00675F9C" w:rsidRDefault="00675F9C" w:rsidP="00747EC3"/>
          <w:p w:rsidR="00675F9C" w:rsidRDefault="00675F9C" w:rsidP="00747EC3"/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  <w:r>
              <w:t>-</w:t>
            </w:r>
          </w:p>
        </w:tc>
        <w:tc>
          <w:tcPr>
            <w:tcW w:w="2788" w:type="dxa"/>
            <w:shd w:val="clear" w:color="auto" w:fill="FFFFFF"/>
            <w:vAlign w:val="center"/>
          </w:tcPr>
          <w:p w:rsidR="00675F9C" w:rsidRPr="00C67B60" w:rsidRDefault="00675F9C" w:rsidP="00331DF4">
            <w:pPr>
              <w:jc w:val="center"/>
            </w:pPr>
            <w:r>
              <w:t>-</w:t>
            </w:r>
          </w:p>
        </w:tc>
      </w:tr>
      <w:tr w:rsidR="00675F9C" w:rsidRPr="00C67B60" w:rsidTr="00672BCC">
        <w:trPr>
          <w:trHeight w:hRule="exact" w:val="1037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675F9C" w:rsidRDefault="00675F9C" w:rsidP="00E11D32">
            <w:pPr>
              <w:jc w:val="center"/>
            </w:pPr>
            <w:r>
              <w:t>4.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675F9C" w:rsidRDefault="00675F9C" w:rsidP="00672BCC">
            <w:pPr>
              <w:rPr>
                <w:b/>
              </w:rPr>
            </w:pPr>
            <w:r>
              <w:rPr>
                <w:b/>
              </w:rPr>
              <w:t>Трапина О.И.</w:t>
            </w:r>
            <w:r>
              <w:t xml:space="preserve">, депутат Комитета местного самоуправления </w:t>
            </w:r>
            <w:r>
              <w:lastRenderedPageBreak/>
              <w:t>рабочего поселка Пачелма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  <w:r>
              <w:lastRenderedPageBreak/>
              <w:t>310 737,49</w:t>
            </w:r>
          </w:p>
        </w:tc>
        <w:tc>
          <w:tcPr>
            <w:tcW w:w="1652" w:type="dxa"/>
            <w:shd w:val="clear" w:color="auto" w:fill="FFFFFF"/>
          </w:tcPr>
          <w:p w:rsidR="00675F9C" w:rsidRDefault="00675F9C" w:rsidP="00672BCC">
            <w:r>
              <w:t>Земельный участок (общая долевая собственность 1/2)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610,0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  <w:r w:rsidRPr="00EA13A4">
              <w:t>Автомобиль</w:t>
            </w:r>
            <w:r>
              <w:t xml:space="preserve"> легковой </w:t>
            </w:r>
            <w:r w:rsidRPr="00EA13A4">
              <w:t xml:space="preserve"> ВАЗ </w:t>
            </w:r>
            <w:r>
              <w:t>21150</w:t>
            </w:r>
            <w:r w:rsidRPr="00EA13A4">
              <w:t>, (собственность)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675F9C" w:rsidRDefault="007D3E72" w:rsidP="007D3E72">
            <w:pPr>
              <w:jc w:val="center"/>
            </w:pPr>
            <w:r>
              <w:t>-</w:t>
            </w:r>
          </w:p>
        </w:tc>
      </w:tr>
      <w:tr w:rsidR="00675F9C" w:rsidRPr="00C67B60" w:rsidTr="00D60CD1">
        <w:trPr>
          <w:trHeight w:hRule="exact" w:val="530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C67B60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>Жилой дом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83,6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7D5D49">
        <w:trPr>
          <w:trHeight w:hRule="exact" w:val="791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C67B60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 xml:space="preserve">Квартира (общая долевая собственность </w:t>
            </w:r>
            <w:r w:rsidR="007D3E72">
              <w:t>½</w:t>
            </w:r>
            <w:r>
              <w:t>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32,9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60CD1">
        <w:trPr>
          <w:trHeight w:hRule="exact" w:val="780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C67B60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20,0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60CD1">
        <w:trPr>
          <w:trHeight w:hRule="exact" w:val="780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C67B60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17,6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80EB5">
        <w:trPr>
          <w:trHeight w:hRule="exact" w:val="561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C67B60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747EC3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747EC3">
            <w:r>
              <w:t>22,4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747EC3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A84A7E">
        <w:trPr>
          <w:trHeight w:hRule="exact" w:val="687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675F9C" w:rsidRPr="00A84A7E" w:rsidRDefault="00675F9C" w:rsidP="00C67B60">
            <w:r w:rsidRPr="00A84A7E">
              <w:t>супруг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675F9C" w:rsidRDefault="007D3E72" w:rsidP="00D60CD1">
            <w:pPr>
              <w:jc w:val="center"/>
            </w:pPr>
            <w:r>
              <w:t>209 107,01</w:t>
            </w:r>
          </w:p>
        </w:tc>
        <w:tc>
          <w:tcPr>
            <w:tcW w:w="1652" w:type="dxa"/>
            <w:shd w:val="clear" w:color="auto" w:fill="FFFFFF"/>
          </w:tcPr>
          <w:p w:rsidR="00675F9C" w:rsidRDefault="00675F9C" w:rsidP="0081769A">
            <w:r>
              <w:t>Земельный участок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1010,0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675F9C" w:rsidRDefault="00675F9C" w:rsidP="00A84A7E">
            <w:pPr>
              <w:jc w:val="center"/>
            </w:pPr>
            <w:r>
              <w:t>-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675F9C" w:rsidRDefault="007D3E72" w:rsidP="007D3E72">
            <w:pPr>
              <w:jc w:val="center"/>
            </w:pPr>
            <w:r>
              <w:t>-</w:t>
            </w:r>
          </w:p>
        </w:tc>
      </w:tr>
      <w:tr w:rsidR="00675F9C" w:rsidRPr="00C67B60" w:rsidTr="00A84A7E">
        <w:trPr>
          <w:trHeight w:hRule="exact" w:val="485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A84A7E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81769A">
            <w:r>
              <w:t>Жилой дом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59,4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4D7916">
        <w:trPr>
          <w:trHeight w:hRule="exact" w:val="801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A84A7E" w:rsidRDefault="00675F9C" w:rsidP="00C67B60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81769A">
            <w:r>
              <w:t>Квартира (общая долевая собственность 1/2)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32,9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80EB5">
        <w:trPr>
          <w:trHeight w:hRule="exact" w:val="395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81769A" w:rsidRDefault="00675F9C" w:rsidP="0081769A">
            <w:pPr>
              <w:jc w:val="center"/>
              <w:rPr>
                <w:sz w:val="18"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81769A" w:rsidRDefault="00675F9C" w:rsidP="0081769A">
            <w:pPr>
              <w:jc w:val="center"/>
              <w:rPr>
                <w:sz w:val="18"/>
              </w:rPr>
            </w:pPr>
          </w:p>
        </w:tc>
        <w:tc>
          <w:tcPr>
            <w:tcW w:w="1652" w:type="dxa"/>
            <w:shd w:val="clear" w:color="auto" w:fill="FFFFFF"/>
          </w:tcPr>
          <w:p w:rsidR="00675F9C" w:rsidRPr="0081769A" w:rsidRDefault="00675F9C" w:rsidP="0081769A">
            <w:pPr>
              <w:jc w:val="center"/>
              <w:rPr>
                <w:sz w:val="18"/>
              </w:rPr>
            </w:pPr>
            <w:r w:rsidRPr="0081769A">
              <w:rPr>
                <w:sz w:val="18"/>
              </w:rP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20,0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80EB5">
        <w:trPr>
          <w:trHeight w:hRule="exact" w:val="415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81769A" w:rsidRDefault="00675F9C" w:rsidP="0081769A">
            <w:pPr>
              <w:jc w:val="center"/>
              <w:rPr>
                <w:sz w:val="18"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81769A" w:rsidRDefault="00675F9C" w:rsidP="0081769A">
            <w:pPr>
              <w:jc w:val="center"/>
              <w:rPr>
                <w:sz w:val="18"/>
              </w:rPr>
            </w:pPr>
          </w:p>
        </w:tc>
        <w:tc>
          <w:tcPr>
            <w:tcW w:w="1652" w:type="dxa"/>
            <w:shd w:val="clear" w:color="auto" w:fill="FFFFFF"/>
          </w:tcPr>
          <w:p w:rsidR="00675F9C" w:rsidRPr="0081769A" w:rsidRDefault="00675F9C" w:rsidP="0081769A">
            <w:pPr>
              <w:jc w:val="center"/>
              <w:rPr>
                <w:sz w:val="18"/>
              </w:rPr>
            </w:pPr>
            <w:r w:rsidRPr="0081769A">
              <w:rPr>
                <w:sz w:val="18"/>
              </w:rP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17,6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80EB5">
        <w:trPr>
          <w:trHeight w:hRule="exact" w:val="280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81769A" w:rsidRDefault="00675F9C" w:rsidP="0081769A">
            <w:pPr>
              <w:jc w:val="center"/>
              <w:rPr>
                <w:sz w:val="18"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81769A" w:rsidRDefault="00675F9C" w:rsidP="0081769A">
            <w:pPr>
              <w:jc w:val="center"/>
              <w:rPr>
                <w:sz w:val="18"/>
              </w:rPr>
            </w:pPr>
          </w:p>
        </w:tc>
        <w:tc>
          <w:tcPr>
            <w:tcW w:w="1652" w:type="dxa"/>
            <w:shd w:val="clear" w:color="auto" w:fill="FFFFFF"/>
          </w:tcPr>
          <w:p w:rsidR="00675F9C" w:rsidRPr="0081769A" w:rsidRDefault="00675F9C" w:rsidP="0081769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22,4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80EB5">
        <w:trPr>
          <w:trHeight w:hRule="exact" w:val="425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81769A" w:rsidRDefault="00675F9C" w:rsidP="0081769A">
            <w:pPr>
              <w:jc w:val="center"/>
              <w:rPr>
                <w:sz w:val="18"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81769A" w:rsidRDefault="00675F9C" w:rsidP="0081769A">
            <w:pPr>
              <w:jc w:val="center"/>
              <w:rPr>
                <w:sz w:val="18"/>
              </w:rPr>
            </w:pPr>
          </w:p>
        </w:tc>
        <w:tc>
          <w:tcPr>
            <w:tcW w:w="1652" w:type="dxa"/>
            <w:shd w:val="clear" w:color="auto" w:fill="FFFFFF"/>
          </w:tcPr>
          <w:p w:rsidR="00675F9C" w:rsidRPr="0081769A" w:rsidRDefault="00675F9C" w:rsidP="004D7916">
            <w:pPr>
              <w:rPr>
                <w:sz w:val="18"/>
              </w:rPr>
            </w:pPr>
            <w:r>
              <w:rPr>
                <w:sz w:val="18"/>
              </w:rPr>
              <w:t>Жилой дом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83,6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0A38A8">
        <w:trPr>
          <w:trHeight w:hRule="exact" w:val="715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  <w:r>
              <w:t>5.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675F9C" w:rsidRPr="00A84A7E" w:rsidRDefault="00675F9C" w:rsidP="0081769A">
            <w:r>
              <w:rPr>
                <w:b/>
              </w:rPr>
              <w:t>Ивакин А.В..</w:t>
            </w:r>
            <w:r>
              <w:t>, депутат Комитета местного самоуправления рабочего поселка Пачелма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675F9C" w:rsidRDefault="007D3E72" w:rsidP="00D60CD1">
            <w:pPr>
              <w:jc w:val="center"/>
            </w:pPr>
            <w:r>
              <w:t>467 178,04</w:t>
            </w:r>
          </w:p>
        </w:tc>
        <w:tc>
          <w:tcPr>
            <w:tcW w:w="1652" w:type="dxa"/>
            <w:shd w:val="clear" w:color="auto" w:fill="FFFFFF"/>
          </w:tcPr>
          <w:p w:rsidR="00675F9C" w:rsidRDefault="00675F9C" w:rsidP="0081769A">
            <w:r>
              <w:t>Земельный участок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970,0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675F9C" w:rsidRDefault="00675F9C" w:rsidP="00A84A7E">
            <w:pPr>
              <w:jc w:val="center"/>
            </w:pPr>
            <w:r>
              <w:t>СИТРОЕН С</w:t>
            </w:r>
            <w:proofErr w:type="gramStart"/>
            <w:r>
              <w:t>4</w:t>
            </w:r>
            <w:proofErr w:type="gramEnd"/>
            <w:r>
              <w:t>, (собственность),</w:t>
            </w:r>
          </w:p>
          <w:p w:rsidR="00675F9C" w:rsidRDefault="00675F9C" w:rsidP="00A84A7E">
            <w:pPr>
              <w:jc w:val="center"/>
            </w:pPr>
            <w:r>
              <w:t>РЕНО К4МА6069 (собственность),</w:t>
            </w:r>
          </w:p>
          <w:p w:rsidR="00675F9C" w:rsidRDefault="00675F9C" w:rsidP="00A84A7E">
            <w:pPr>
              <w:jc w:val="center"/>
            </w:pPr>
            <w:r>
              <w:t>ГАЗ 2790-0000010-02 (собственность),</w:t>
            </w:r>
          </w:p>
          <w:p w:rsidR="00675F9C" w:rsidRDefault="00675F9C" w:rsidP="00A84A7E">
            <w:pPr>
              <w:jc w:val="center"/>
            </w:pPr>
            <w:r>
              <w:t>УАЗ 3303 (собственность)</w:t>
            </w:r>
            <w:r w:rsidR="007D3E72">
              <w:t>,</w:t>
            </w:r>
          </w:p>
          <w:p w:rsidR="007D3E72" w:rsidRPr="00EA13A4" w:rsidRDefault="007D3E72" w:rsidP="00A84A7E">
            <w:pPr>
              <w:jc w:val="center"/>
            </w:pPr>
            <w:r>
              <w:t xml:space="preserve">Прицеп к </w:t>
            </w:r>
            <w:proofErr w:type="gramStart"/>
            <w:r>
              <w:t>л</w:t>
            </w:r>
            <w:proofErr w:type="gramEnd"/>
            <w:r>
              <w:t>/а ССТ-</w:t>
            </w:r>
            <w:r>
              <w:lastRenderedPageBreak/>
              <w:t>7132-06 (собственность)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  <w:r>
              <w:lastRenderedPageBreak/>
              <w:t>-</w:t>
            </w:r>
          </w:p>
        </w:tc>
      </w:tr>
      <w:tr w:rsidR="00675F9C" w:rsidRPr="00C67B60" w:rsidTr="000A38A8">
        <w:trPr>
          <w:trHeight w:hRule="exact" w:val="715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81769A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81769A">
            <w:r>
              <w:t>Земельный участок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470000,0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B3821">
        <w:trPr>
          <w:trHeight w:hRule="exact" w:val="708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81769A">
            <w:r>
              <w:t>Жилой дом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106,0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B3821">
        <w:trPr>
          <w:trHeight w:hRule="exact" w:val="66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485F78">
            <w:r>
              <w:t>Гара</w:t>
            </w:r>
            <w:proofErr w:type="gramStart"/>
            <w:r>
              <w:t>ж(</w:t>
            </w:r>
            <w:proofErr w:type="gramEnd"/>
            <w:r>
              <w:t>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20,0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0A38A8">
        <w:trPr>
          <w:trHeight w:hRule="exact" w:val="723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675F9C" w:rsidRPr="006171BA" w:rsidRDefault="00675F9C" w:rsidP="0007100F">
            <w:r w:rsidRPr="006171BA">
              <w:t>супруг</w:t>
            </w:r>
            <w:r>
              <w:t>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675F9C" w:rsidRDefault="007D3E72" w:rsidP="00D60CD1">
            <w:pPr>
              <w:jc w:val="center"/>
            </w:pPr>
            <w:r>
              <w:t>129 600,00</w:t>
            </w:r>
          </w:p>
        </w:tc>
        <w:tc>
          <w:tcPr>
            <w:tcW w:w="1652" w:type="dxa"/>
            <w:shd w:val="clear" w:color="auto" w:fill="FFFFFF"/>
          </w:tcPr>
          <w:p w:rsidR="00675F9C" w:rsidRDefault="00675F9C" w:rsidP="00644C78">
            <w:r>
              <w:t>Земельный участок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970,0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  <w:r>
              <w:t>-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  <w:r>
              <w:t>-</w:t>
            </w:r>
          </w:p>
        </w:tc>
      </w:tr>
      <w:tr w:rsidR="00675F9C" w:rsidRPr="00C67B60" w:rsidTr="00D80EB5">
        <w:trPr>
          <w:trHeight w:val="553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6171BA" w:rsidRDefault="00675F9C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644C78">
            <w:r>
              <w:t>Жилой дом (пользование)</w:t>
            </w:r>
          </w:p>
          <w:p w:rsidR="00675F9C" w:rsidRDefault="00675F9C" w:rsidP="00485F78">
            <w:r>
              <w:t xml:space="preserve"> 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106,0</w:t>
            </w:r>
          </w:p>
          <w:p w:rsidR="00675F9C" w:rsidRDefault="00675F9C" w:rsidP="00485F78">
            <w:r>
              <w:t xml:space="preserve"> 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  <w:p w:rsidR="00675F9C" w:rsidRDefault="00675F9C" w:rsidP="00485F78">
            <w:r>
              <w:t xml:space="preserve"> 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80EB5">
        <w:trPr>
          <w:trHeight w:val="553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6171BA" w:rsidRDefault="00675F9C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644C78">
            <w:r>
              <w:t>Гара</w:t>
            </w:r>
            <w:proofErr w:type="gramStart"/>
            <w:r>
              <w:t>ж(</w:t>
            </w:r>
            <w:proofErr w:type="gramEnd"/>
            <w:r>
              <w:t>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485F78">
            <w:r>
              <w:t>20,0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485F78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7D3E72" w:rsidRPr="00C67B60" w:rsidTr="005C24D4">
        <w:trPr>
          <w:trHeight w:val="845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7D3E72" w:rsidRDefault="007D3E72" w:rsidP="00DB3821">
            <w:pPr>
              <w:jc w:val="center"/>
            </w:pP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7D3E72" w:rsidRPr="006171BA" w:rsidRDefault="007D3E72" w:rsidP="0007100F">
            <w:r>
              <w:t>Несовершеннолетний ребенок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7D3E72" w:rsidRDefault="007D3E72" w:rsidP="00D60CD1">
            <w:pPr>
              <w:jc w:val="center"/>
            </w:pPr>
            <w:r>
              <w:t>0</w:t>
            </w:r>
          </w:p>
        </w:tc>
        <w:tc>
          <w:tcPr>
            <w:tcW w:w="1652" w:type="dxa"/>
            <w:shd w:val="clear" w:color="auto" w:fill="FFFFFF"/>
          </w:tcPr>
          <w:p w:rsidR="007D3E72" w:rsidRDefault="007D3E72" w:rsidP="00644C78">
            <w:r>
              <w:t xml:space="preserve"> Земельный участок (пользование)</w:t>
            </w:r>
          </w:p>
        </w:tc>
        <w:tc>
          <w:tcPr>
            <w:tcW w:w="1501" w:type="dxa"/>
            <w:shd w:val="clear" w:color="auto" w:fill="FFFFFF"/>
          </w:tcPr>
          <w:p w:rsidR="007D3E72" w:rsidRDefault="007D3E72" w:rsidP="00485F78">
            <w:r>
              <w:t>970,0</w:t>
            </w:r>
          </w:p>
        </w:tc>
        <w:tc>
          <w:tcPr>
            <w:tcW w:w="2244" w:type="dxa"/>
            <w:shd w:val="clear" w:color="auto" w:fill="FFFFFF"/>
          </w:tcPr>
          <w:p w:rsidR="007D3E72" w:rsidRDefault="007D3E72" w:rsidP="005C24D4">
            <w:r>
              <w:t>Россия</w:t>
            </w:r>
          </w:p>
          <w:p w:rsidR="007D3E72" w:rsidRDefault="007D3E72" w:rsidP="00485F78"/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7D3E72" w:rsidRPr="00EA13A4" w:rsidRDefault="007D3E72" w:rsidP="00A84A7E">
            <w:pPr>
              <w:jc w:val="center"/>
            </w:pPr>
            <w:r>
              <w:t>-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7D3E72" w:rsidRDefault="007D3E72" w:rsidP="00331DF4">
            <w:pPr>
              <w:jc w:val="center"/>
            </w:pPr>
            <w:r>
              <w:t>-</w:t>
            </w:r>
          </w:p>
        </w:tc>
      </w:tr>
      <w:tr w:rsidR="007D3E72" w:rsidRPr="00C67B60" w:rsidTr="005C24D4">
        <w:trPr>
          <w:trHeight w:val="703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7D3E72" w:rsidRDefault="007D3E72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7D3E72" w:rsidRDefault="007D3E72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7D3E72" w:rsidRDefault="007D3E72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7D3E72" w:rsidRDefault="007D3E72" w:rsidP="005C24D4">
            <w:r>
              <w:t>Жилой дом (пользование)</w:t>
            </w:r>
          </w:p>
          <w:p w:rsidR="007D3E72" w:rsidRDefault="007D3E72" w:rsidP="00644C78"/>
        </w:tc>
        <w:tc>
          <w:tcPr>
            <w:tcW w:w="1501" w:type="dxa"/>
            <w:shd w:val="clear" w:color="auto" w:fill="FFFFFF"/>
          </w:tcPr>
          <w:p w:rsidR="007D3E72" w:rsidRDefault="007D3E72" w:rsidP="00485F78">
            <w:r>
              <w:t>106,0</w:t>
            </w:r>
          </w:p>
        </w:tc>
        <w:tc>
          <w:tcPr>
            <w:tcW w:w="2244" w:type="dxa"/>
            <w:shd w:val="clear" w:color="auto" w:fill="FFFFFF"/>
          </w:tcPr>
          <w:p w:rsidR="007D3E72" w:rsidRDefault="007D3E72" w:rsidP="005C24D4">
            <w:r>
              <w:t>Россия</w:t>
            </w:r>
          </w:p>
          <w:p w:rsidR="007D3E72" w:rsidRDefault="007D3E72" w:rsidP="00485F78"/>
        </w:tc>
        <w:tc>
          <w:tcPr>
            <w:tcW w:w="1984" w:type="dxa"/>
            <w:vMerge/>
            <w:shd w:val="clear" w:color="auto" w:fill="FFFFFF"/>
            <w:vAlign w:val="center"/>
          </w:tcPr>
          <w:p w:rsidR="007D3E72" w:rsidRPr="00EA13A4" w:rsidRDefault="007D3E72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7D3E72" w:rsidRDefault="007D3E72" w:rsidP="00331DF4">
            <w:pPr>
              <w:jc w:val="center"/>
            </w:pPr>
          </w:p>
        </w:tc>
      </w:tr>
      <w:tr w:rsidR="007D3E72" w:rsidRPr="00C67B60" w:rsidTr="005C24D4">
        <w:trPr>
          <w:trHeight w:val="703"/>
          <w:jc w:val="center"/>
        </w:trPr>
        <w:tc>
          <w:tcPr>
            <w:tcW w:w="776" w:type="dxa"/>
            <w:shd w:val="clear" w:color="auto" w:fill="FFFFFF"/>
            <w:vAlign w:val="center"/>
          </w:tcPr>
          <w:p w:rsidR="007D3E72" w:rsidRDefault="007D3E72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7D3E72" w:rsidRDefault="007D3E72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7D3E72" w:rsidRDefault="007D3E72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7D3E72" w:rsidRDefault="007D3E72" w:rsidP="005C24D4">
            <w:r>
              <w:t>Гара</w:t>
            </w:r>
            <w:proofErr w:type="gramStart"/>
            <w:r>
              <w:t>ж(</w:t>
            </w:r>
            <w:proofErr w:type="gramEnd"/>
            <w:r>
              <w:t>пользование)</w:t>
            </w:r>
          </w:p>
        </w:tc>
        <w:tc>
          <w:tcPr>
            <w:tcW w:w="1501" w:type="dxa"/>
            <w:shd w:val="clear" w:color="auto" w:fill="FFFFFF"/>
          </w:tcPr>
          <w:p w:rsidR="007D3E72" w:rsidRDefault="007D3E72" w:rsidP="00485F78">
            <w:r>
              <w:t>20,0</w:t>
            </w:r>
          </w:p>
        </w:tc>
        <w:tc>
          <w:tcPr>
            <w:tcW w:w="2244" w:type="dxa"/>
            <w:shd w:val="clear" w:color="auto" w:fill="FFFFFF"/>
          </w:tcPr>
          <w:p w:rsidR="007D3E72" w:rsidRDefault="007D3E72" w:rsidP="005C24D4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7D3E72" w:rsidRPr="00EA13A4" w:rsidRDefault="007D3E72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7D3E72" w:rsidRDefault="007D3E72" w:rsidP="00331DF4">
            <w:pPr>
              <w:jc w:val="center"/>
            </w:pPr>
          </w:p>
        </w:tc>
      </w:tr>
      <w:tr w:rsidR="007D3E72" w:rsidRPr="00C67B60" w:rsidTr="000A38A8">
        <w:trPr>
          <w:trHeight w:hRule="exact" w:val="1138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7D3E72" w:rsidRPr="00D041DA" w:rsidRDefault="007D3E72" w:rsidP="00DB3821">
            <w:pPr>
              <w:jc w:val="center"/>
            </w:pPr>
            <w:r w:rsidRPr="00D041DA">
              <w:t>6.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7D3E72" w:rsidRPr="00D041DA" w:rsidRDefault="007D3E72" w:rsidP="005C24D4">
            <w:r w:rsidRPr="00D041DA">
              <w:rPr>
                <w:b/>
              </w:rPr>
              <w:t>Акбулатов Р.Р..</w:t>
            </w:r>
            <w:r w:rsidRPr="00D041DA">
              <w:t>, депутат Комитета местного самоуправления рабочего поселка Пачелма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7D3E72" w:rsidRPr="00D041DA" w:rsidRDefault="007D3E72" w:rsidP="00D60CD1">
            <w:pPr>
              <w:jc w:val="center"/>
            </w:pPr>
            <w:r>
              <w:t>493 756,00</w:t>
            </w:r>
          </w:p>
        </w:tc>
        <w:tc>
          <w:tcPr>
            <w:tcW w:w="1652" w:type="dxa"/>
            <w:shd w:val="clear" w:color="auto" w:fill="FFFFFF"/>
          </w:tcPr>
          <w:p w:rsidR="007D3E72" w:rsidRPr="00D041DA" w:rsidRDefault="007D3E72" w:rsidP="00485F78">
            <w:r w:rsidRPr="00D041DA">
              <w:t>Земельный участок (общая долевая собственность, 2/4)</w:t>
            </w:r>
          </w:p>
        </w:tc>
        <w:tc>
          <w:tcPr>
            <w:tcW w:w="1501" w:type="dxa"/>
            <w:shd w:val="clear" w:color="auto" w:fill="FFFFFF"/>
          </w:tcPr>
          <w:p w:rsidR="007D3E72" w:rsidRPr="00D041DA" w:rsidRDefault="007D3E72" w:rsidP="005C24D4">
            <w:r w:rsidRPr="00D041DA">
              <w:t>1000,0</w:t>
            </w:r>
          </w:p>
        </w:tc>
        <w:tc>
          <w:tcPr>
            <w:tcW w:w="2244" w:type="dxa"/>
            <w:shd w:val="clear" w:color="auto" w:fill="FFFFFF"/>
          </w:tcPr>
          <w:p w:rsidR="007D3E72" w:rsidRPr="00D041DA" w:rsidRDefault="007D3E72" w:rsidP="00485F78">
            <w:r w:rsidRPr="00D041DA"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7D3E72" w:rsidRPr="00D041DA" w:rsidRDefault="007D3E72" w:rsidP="00D041DA">
            <w:pPr>
              <w:jc w:val="center"/>
            </w:pPr>
            <w:r w:rsidRPr="00D041DA">
              <w:t xml:space="preserve">Автомобиль легковой  </w:t>
            </w:r>
            <w:r w:rsidRPr="00D041DA">
              <w:rPr>
                <w:lang w:val="en-US"/>
              </w:rPr>
              <w:t>LADA</w:t>
            </w:r>
            <w:r w:rsidRPr="00D041DA">
              <w:t xml:space="preserve"> VESTA, 2017 (собственность)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7D3E72" w:rsidRPr="00D041DA" w:rsidRDefault="007D3E72" w:rsidP="00331DF4">
            <w:pPr>
              <w:jc w:val="center"/>
            </w:pPr>
            <w:r w:rsidRPr="00D041DA">
              <w:t>-</w:t>
            </w:r>
          </w:p>
        </w:tc>
      </w:tr>
      <w:tr w:rsidR="007D3E72" w:rsidRPr="00C67B60" w:rsidTr="00B93DCE">
        <w:trPr>
          <w:trHeight w:hRule="exact" w:val="980"/>
          <w:jc w:val="center"/>
        </w:trPr>
        <w:tc>
          <w:tcPr>
            <w:tcW w:w="776" w:type="dxa"/>
            <w:vMerge/>
            <w:shd w:val="clear" w:color="auto" w:fill="FFFFFF"/>
          </w:tcPr>
          <w:p w:rsidR="007D3E72" w:rsidRPr="00D041DA" w:rsidRDefault="007D3E72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7D3E72" w:rsidRPr="00D041DA" w:rsidRDefault="007D3E72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7D3E72" w:rsidRPr="00D041DA" w:rsidRDefault="007D3E72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7D3E72" w:rsidRPr="00D041DA" w:rsidRDefault="007D3E72" w:rsidP="00485F78">
            <w:r w:rsidRPr="00D041DA">
              <w:t>Жилой дом (общая долевая собственность, 2/4)</w:t>
            </w:r>
          </w:p>
        </w:tc>
        <w:tc>
          <w:tcPr>
            <w:tcW w:w="1501" w:type="dxa"/>
            <w:shd w:val="clear" w:color="auto" w:fill="FFFFFF"/>
          </w:tcPr>
          <w:p w:rsidR="007D3E72" w:rsidRPr="00D041DA" w:rsidRDefault="007D3E72" w:rsidP="00485F78">
            <w:r w:rsidRPr="00D041DA">
              <w:t>116,4</w:t>
            </w:r>
          </w:p>
        </w:tc>
        <w:tc>
          <w:tcPr>
            <w:tcW w:w="2244" w:type="dxa"/>
            <w:shd w:val="clear" w:color="auto" w:fill="FFFFFF"/>
          </w:tcPr>
          <w:p w:rsidR="007D3E72" w:rsidRPr="00D041DA" w:rsidRDefault="007D3E72" w:rsidP="00485F78">
            <w:r w:rsidRPr="00D041DA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7D3E72" w:rsidRPr="00D041DA" w:rsidRDefault="007D3E72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7D3E72" w:rsidRPr="00D041DA" w:rsidRDefault="007D3E72" w:rsidP="00331DF4">
            <w:pPr>
              <w:jc w:val="center"/>
            </w:pPr>
          </w:p>
        </w:tc>
      </w:tr>
      <w:tr w:rsidR="007D3E72" w:rsidRPr="00C67B60" w:rsidTr="00D041DA">
        <w:trPr>
          <w:trHeight w:hRule="exact" w:val="579"/>
          <w:jc w:val="center"/>
        </w:trPr>
        <w:tc>
          <w:tcPr>
            <w:tcW w:w="776" w:type="dxa"/>
            <w:vMerge/>
            <w:shd w:val="clear" w:color="auto" w:fill="FFFFFF"/>
          </w:tcPr>
          <w:p w:rsidR="007D3E72" w:rsidRPr="00D041DA" w:rsidRDefault="007D3E72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7D3E72" w:rsidRPr="00D041DA" w:rsidRDefault="007D3E72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7D3E72" w:rsidRPr="00D041DA" w:rsidRDefault="007D3E72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7D3E72" w:rsidRPr="00D041DA" w:rsidRDefault="007D3E72" w:rsidP="00485F78">
            <w:r w:rsidRPr="00D041DA"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7D3E72" w:rsidRPr="00D041DA" w:rsidRDefault="007D3E72" w:rsidP="00485F78">
            <w:r w:rsidRPr="00D041DA">
              <w:t>28,0</w:t>
            </w:r>
          </w:p>
        </w:tc>
        <w:tc>
          <w:tcPr>
            <w:tcW w:w="2244" w:type="dxa"/>
            <w:shd w:val="clear" w:color="auto" w:fill="FFFFFF"/>
          </w:tcPr>
          <w:p w:rsidR="007D3E72" w:rsidRPr="00D041DA" w:rsidRDefault="007D3E72" w:rsidP="00485F78">
            <w:r w:rsidRPr="00D041DA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7D3E72" w:rsidRPr="00D041DA" w:rsidRDefault="007D3E72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7D3E72" w:rsidRPr="00D041DA" w:rsidRDefault="007D3E72" w:rsidP="00331DF4">
            <w:pPr>
              <w:jc w:val="center"/>
            </w:pPr>
          </w:p>
        </w:tc>
      </w:tr>
      <w:tr w:rsidR="00675F9C" w:rsidRPr="00C67B60" w:rsidTr="005C24D4">
        <w:trPr>
          <w:trHeight w:hRule="exact" w:val="823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Pr="00D041DA" w:rsidRDefault="00675F9C" w:rsidP="00C67B60"/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675F9C" w:rsidRPr="00D041DA" w:rsidRDefault="00675F9C" w:rsidP="0007100F">
            <w:r w:rsidRPr="00D041DA">
              <w:t>супруга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675F9C" w:rsidRPr="00D041DA" w:rsidRDefault="007D3E72" w:rsidP="00D60CD1">
            <w:pPr>
              <w:jc w:val="center"/>
            </w:pPr>
            <w:r>
              <w:t>187 288,36</w:t>
            </w:r>
          </w:p>
          <w:p w:rsidR="00675F9C" w:rsidRPr="00D041DA" w:rsidRDefault="00675F9C" w:rsidP="00D60CD1">
            <w:pPr>
              <w:jc w:val="center"/>
              <w:rPr>
                <w:lang w:val="en-US"/>
              </w:rPr>
            </w:pPr>
          </w:p>
        </w:tc>
        <w:tc>
          <w:tcPr>
            <w:tcW w:w="1652" w:type="dxa"/>
            <w:shd w:val="clear" w:color="auto" w:fill="FFFFFF"/>
          </w:tcPr>
          <w:p w:rsidR="00675F9C" w:rsidRPr="00D041DA" w:rsidRDefault="00675F9C" w:rsidP="005C24D4">
            <w:r w:rsidRPr="00D041DA">
              <w:t>Земельный участок (</w:t>
            </w:r>
            <w:proofErr w:type="spellStart"/>
            <w:r w:rsidRPr="00D041DA">
              <w:rPr>
                <w:lang w:val="en-US"/>
              </w:rPr>
              <w:t>пользование</w:t>
            </w:r>
            <w:proofErr w:type="spellEnd"/>
            <w:r w:rsidRPr="00D041DA">
              <w:t>)</w:t>
            </w:r>
          </w:p>
        </w:tc>
        <w:tc>
          <w:tcPr>
            <w:tcW w:w="1501" w:type="dxa"/>
            <w:shd w:val="clear" w:color="auto" w:fill="FFFFFF"/>
          </w:tcPr>
          <w:p w:rsidR="00675F9C" w:rsidRPr="00D041DA" w:rsidRDefault="00675F9C" w:rsidP="00485F78">
            <w:r w:rsidRPr="00D041DA">
              <w:t>1000,0</w:t>
            </w:r>
          </w:p>
        </w:tc>
        <w:tc>
          <w:tcPr>
            <w:tcW w:w="2244" w:type="dxa"/>
            <w:shd w:val="clear" w:color="auto" w:fill="FFFFFF"/>
          </w:tcPr>
          <w:p w:rsidR="00675F9C" w:rsidRPr="00D041DA" w:rsidRDefault="00675F9C" w:rsidP="00485F78">
            <w:r w:rsidRPr="00D041DA"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675F9C" w:rsidRPr="00D041DA" w:rsidRDefault="00675F9C" w:rsidP="00A84A7E">
            <w:pPr>
              <w:jc w:val="center"/>
            </w:pPr>
            <w:r w:rsidRPr="00D041DA">
              <w:t>-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675F9C" w:rsidRPr="00D041DA" w:rsidRDefault="00675F9C" w:rsidP="00331DF4">
            <w:pPr>
              <w:jc w:val="center"/>
            </w:pPr>
            <w:r w:rsidRPr="00D041DA">
              <w:t>-</w:t>
            </w:r>
          </w:p>
        </w:tc>
      </w:tr>
      <w:tr w:rsidR="00675F9C" w:rsidRPr="00C67B60" w:rsidTr="005C24D4">
        <w:trPr>
          <w:trHeight w:hRule="exact" w:val="565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Pr="00D041DA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D041DA" w:rsidRDefault="00675F9C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D041DA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Pr="00D041DA" w:rsidRDefault="00675F9C" w:rsidP="005C24D4">
            <w:r w:rsidRPr="00D041DA">
              <w:t>Жилой дом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Pr="00D041DA" w:rsidRDefault="00675F9C" w:rsidP="00485F78">
            <w:r w:rsidRPr="00D041DA">
              <w:t>116,4</w:t>
            </w:r>
          </w:p>
        </w:tc>
        <w:tc>
          <w:tcPr>
            <w:tcW w:w="2244" w:type="dxa"/>
            <w:shd w:val="clear" w:color="auto" w:fill="FFFFFF"/>
          </w:tcPr>
          <w:p w:rsidR="00675F9C" w:rsidRPr="00D041DA" w:rsidRDefault="00675F9C" w:rsidP="00485F78">
            <w:r w:rsidRPr="00D041DA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D041DA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D041DA" w:rsidRDefault="00675F9C" w:rsidP="00331DF4">
            <w:pPr>
              <w:jc w:val="center"/>
            </w:pPr>
          </w:p>
        </w:tc>
      </w:tr>
      <w:tr w:rsidR="00675F9C" w:rsidRPr="00C67B60" w:rsidTr="005C24D4">
        <w:trPr>
          <w:trHeight w:hRule="exact" w:val="565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Pr="00D041DA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Pr="00D041DA" w:rsidRDefault="00675F9C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Pr="00D041DA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Pr="00D041DA" w:rsidRDefault="00675F9C" w:rsidP="005C24D4">
            <w:r w:rsidRPr="00D041DA"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Pr="00D041DA" w:rsidRDefault="00675F9C" w:rsidP="00485F78">
            <w:r w:rsidRPr="00D041DA">
              <w:t>28,0</w:t>
            </w:r>
          </w:p>
        </w:tc>
        <w:tc>
          <w:tcPr>
            <w:tcW w:w="2244" w:type="dxa"/>
            <w:shd w:val="clear" w:color="auto" w:fill="FFFFFF"/>
          </w:tcPr>
          <w:p w:rsidR="00675F9C" w:rsidRPr="00D041DA" w:rsidRDefault="00675F9C" w:rsidP="00485F78"/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D041DA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Pr="00D041DA" w:rsidRDefault="00675F9C" w:rsidP="00331DF4">
            <w:pPr>
              <w:jc w:val="center"/>
            </w:pPr>
          </w:p>
        </w:tc>
      </w:tr>
      <w:tr w:rsidR="007D3E72" w:rsidRPr="00C67B60" w:rsidTr="009B42AA">
        <w:trPr>
          <w:trHeight w:hRule="exact" w:val="1140"/>
          <w:jc w:val="center"/>
        </w:trPr>
        <w:tc>
          <w:tcPr>
            <w:tcW w:w="776" w:type="dxa"/>
            <w:vMerge w:val="restart"/>
            <w:shd w:val="clear" w:color="auto" w:fill="FFFFFF"/>
          </w:tcPr>
          <w:p w:rsidR="007D3E72" w:rsidRPr="00D041DA" w:rsidRDefault="007D3E72" w:rsidP="00C67B60"/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7D3E72" w:rsidRPr="00D041DA" w:rsidRDefault="007D3E72" w:rsidP="0007100F">
            <w:r w:rsidRPr="00D041DA">
              <w:t>Несовершеннолетний ребенок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7D3E72" w:rsidRPr="00D041DA" w:rsidRDefault="007D3E72" w:rsidP="00D60CD1">
            <w:pPr>
              <w:jc w:val="center"/>
            </w:pPr>
            <w:r>
              <w:t>225 376,84</w:t>
            </w:r>
          </w:p>
        </w:tc>
        <w:tc>
          <w:tcPr>
            <w:tcW w:w="1652" w:type="dxa"/>
            <w:shd w:val="clear" w:color="auto" w:fill="FFFFFF"/>
          </w:tcPr>
          <w:p w:rsidR="007D3E72" w:rsidRPr="00D041DA" w:rsidRDefault="007D3E72" w:rsidP="00D84E99">
            <w:r w:rsidRPr="00D041DA">
              <w:t>Земельный участок (общая долевая собственность, 1/4)</w:t>
            </w:r>
          </w:p>
        </w:tc>
        <w:tc>
          <w:tcPr>
            <w:tcW w:w="1501" w:type="dxa"/>
            <w:shd w:val="clear" w:color="auto" w:fill="FFFFFF"/>
          </w:tcPr>
          <w:p w:rsidR="007D3E72" w:rsidRPr="00D041DA" w:rsidRDefault="007D3E72" w:rsidP="00D84E99">
            <w:r w:rsidRPr="00D041DA">
              <w:t>1000,0</w:t>
            </w:r>
          </w:p>
        </w:tc>
        <w:tc>
          <w:tcPr>
            <w:tcW w:w="2244" w:type="dxa"/>
            <w:shd w:val="clear" w:color="auto" w:fill="FFFFFF"/>
          </w:tcPr>
          <w:p w:rsidR="007D3E72" w:rsidRPr="00D041DA" w:rsidRDefault="007D3E72" w:rsidP="00D84E99">
            <w:r w:rsidRPr="00D041DA"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7D3E72" w:rsidRPr="00D041DA" w:rsidRDefault="007D3E72" w:rsidP="00A84A7E">
            <w:pPr>
              <w:jc w:val="center"/>
            </w:pPr>
            <w:r w:rsidRPr="00D041DA">
              <w:t>-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7D3E72" w:rsidRPr="00D041DA" w:rsidRDefault="007D3E72" w:rsidP="00331DF4">
            <w:pPr>
              <w:jc w:val="center"/>
            </w:pPr>
            <w:r w:rsidRPr="00D041DA">
              <w:t>-</w:t>
            </w:r>
          </w:p>
        </w:tc>
      </w:tr>
      <w:tr w:rsidR="007D3E72" w:rsidRPr="00C67B60" w:rsidTr="000A005F">
        <w:trPr>
          <w:trHeight w:hRule="exact" w:val="1000"/>
          <w:jc w:val="center"/>
        </w:trPr>
        <w:tc>
          <w:tcPr>
            <w:tcW w:w="776" w:type="dxa"/>
            <w:vMerge/>
            <w:shd w:val="clear" w:color="auto" w:fill="FFFFFF"/>
          </w:tcPr>
          <w:p w:rsidR="007D3E72" w:rsidRPr="00D041DA" w:rsidRDefault="007D3E72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7D3E72" w:rsidRPr="00D041DA" w:rsidRDefault="007D3E72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7D3E72" w:rsidRPr="00D041DA" w:rsidRDefault="007D3E72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7D3E72" w:rsidRPr="00D041DA" w:rsidRDefault="007D3E72" w:rsidP="00D84E99">
            <w:r w:rsidRPr="00D041DA">
              <w:t>Жилой дом (общая долевая собственность, 1/4)</w:t>
            </w:r>
          </w:p>
        </w:tc>
        <w:tc>
          <w:tcPr>
            <w:tcW w:w="1501" w:type="dxa"/>
            <w:shd w:val="clear" w:color="auto" w:fill="FFFFFF"/>
          </w:tcPr>
          <w:p w:rsidR="007D3E72" w:rsidRPr="00D041DA" w:rsidRDefault="007D3E72" w:rsidP="00D84E99">
            <w:r w:rsidRPr="00D041DA">
              <w:t>116,4</w:t>
            </w:r>
          </w:p>
        </w:tc>
        <w:tc>
          <w:tcPr>
            <w:tcW w:w="2244" w:type="dxa"/>
            <w:shd w:val="clear" w:color="auto" w:fill="FFFFFF"/>
          </w:tcPr>
          <w:p w:rsidR="007D3E72" w:rsidRPr="00D041DA" w:rsidRDefault="007D3E72" w:rsidP="00D84E99">
            <w:r w:rsidRPr="00D041DA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7D3E72" w:rsidRPr="00D041DA" w:rsidRDefault="007D3E72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7D3E72" w:rsidRPr="00D041DA" w:rsidRDefault="007D3E72" w:rsidP="00331DF4">
            <w:pPr>
              <w:jc w:val="center"/>
            </w:pPr>
          </w:p>
        </w:tc>
      </w:tr>
      <w:tr w:rsidR="007D3E72" w:rsidRPr="00C67B60" w:rsidTr="000A005F">
        <w:trPr>
          <w:trHeight w:hRule="exact" w:val="1000"/>
          <w:jc w:val="center"/>
        </w:trPr>
        <w:tc>
          <w:tcPr>
            <w:tcW w:w="776" w:type="dxa"/>
            <w:vMerge/>
            <w:shd w:val="clear" w:color="auto" w:fill="FFFFFF"/>
          </w:tcPr>
          <w:p w:rsidR="007D3E72" w:rsidRPr="00D041DA" w:rsidRDefault="007D3E72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7D3E72" w:rsidRPr="00D041DA" w:rsidRDefault="007D3E72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7D3E72" w:rsidRPr="00D041DA" w:rsidRDefault="007D3E72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7D3E72" w:rsidRPr="00D041DA" w:rsidRDefault="007D3E72" w:rsidP="00D84E99">
            <w:r w:rsidRPr="00D041DA"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7D3E72" w:rsidRPr="00D041DA" w:rsidRDefault="007D3E72" w:rsidP="00D84E99">
            <w:r w:rsidRPr="00D041DA">
              <w:t>28,0</w:t>
            </w:r>
          </w:p>
        </w:tc>
        <w:tc>
          <w:tcPr>
            <w:tcW w:w="2244" w:type="dxa"/>
            <w:shd w:val="clear" w:color="auto" w:fill="FFFFFF"/>
          </w:tcPr>
          <w:p w:rsidR="007D3E72" w:rsidRPr="00D041DA" w:rsidRDefault="007D3E72" w:rsidP="00D84E99">
            <w:r w:rsidRPr="00D041DA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7D3E72" w:rsidRPr="00D041DA" w:rsidRDefault="007D3E72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7D3E72" w:rsidRPr="00D041DA" w:rsidRDefault="007D3E72" w:rsidP="00331DF4">
            <w:pPr>
              <w:jc w:val="center"/>
            </w:pPr>
          </w:p>
        </w:tc>
      </w:tr>
      <w:tr w:rsidR="007D3E72" w:rsidRPr="00C67B60" w:rsidTr="000A005F">
        <w:trPr>
          <w:trHeight w:hRule="exact" w:val="1270"/>
          <w:jc w:val="center"/>
        </w:trPr>
        <w:tc>
          <w:tcPr>
            <w:tcW w:w="776" w:type="dxa"/>
            <w:vMerge/>
            <w:shd w:val="clear" w:color="auto" w:fill="FFFFFF"/>
          </w:tcPr>
          <w:p w:rsidR="007D3E72" w:rsidRPr="00D041DA" w:rsidRDefault="007D3E72" w:rsidP="00C67B60"/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7D3E72" w:rsidRPr="00D041DA" w:rsidRDefault="007D3E72" w:rsidP="00D84E99">
            <w:r w:rsidRPr="00D041DA">
              <w:t>Несовершеннолетний ребенок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7D3E72" w:rsidRPr="00D041DA" w:rsidRDefault="007D3E72" w:rsidP="00D84E99">
            <w:pPr>
              <w:jc w:val="center"/>
            </w:pPr>
            <w:r w:rsidRPr="00D041DA">
              <w:t>0</w:t>
            </w:r>
          </w:p>
        </w:tc>
        <w:tc>
          <w:tcPr>
            <w:tcW w:w="1652" w:type="dxa"/>
            <w:shd w:val="clear" w:color="auto" w:fill="FFFFFF"/>
          </w:tcPr>
          <w:p w:rsidR="007D3E72" w:rsidRPr="00D041DA" w:rsidRDefault="007D3E72" w:rsidP="00D84E99">
            <w:r w:rsidRPr="00D041DA">
              <w:t>Земельный участок (общая долевая собственность, 1/4)</w:t>
            </w:r>
          </w:p>
        </w:tc>
        <w:tc>
          <w:tcPr>
            <w:tcW w:w="1501" w:type="dxa"/>
            <w:shd w:val="clear" w:color="auto" w:fill="FFFFFF"/>
          </w:tcPr>
          <w:p w:rsidR="007D3E72" w:rsidRPr="00D041DA" w:rsidRDefault="007D3E72" w:rsidP="009B42AA">
            <w:r w:rsidRPr="00D041DA">
              <w:t>1000,0</w:t>
            </w:r>
          </w:p>
        </w:tc>
        <w:tc>
          <w:tcPr>
            <w:tcW w:w="2244" w:type="dxa"/>
            <w:shd w:val="clear" w:color="auto" w:fill="FFFFFF"/>
          </w:tcPr>
          <w:p w:rsidR="007D3E72" w:rsidRPr="00D041DA" w:rsidRDefault="007D3E72" w:rsidP="00D84E99">
            <w:r w:rsidRPr="00D041DA"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7D3E72" w:rsidRPr="00D041DA" w:rsidRDefault="007D3E72" w:rsidP="00A84A7E">
            <w:pPr>
              <w:jc w:val="center"/>
            </w:pPr>
            <w:r w:rsidRPr="00D041DA">
              <w:t>-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7D3E72" w:rsidRPr="00D041DA" w:rsidRDefault="007D3E72" w:rsidP="00331DF4">
            <w:pPr>
              <w:jc w:val="center"/>
            </w:pPr>
            <w:r w:rsidRPr="00D041DA">
              <w:t>-</w:t>
            </w:r>
          </w:p>
        </w:tc>
      </w:tr>
      <w:tr w:rsidR="007D3E72" w:rsidRPr="00C67B60" w:rsidTr="000A005F">
        <w:trPr>
          <w:trHeight w:hRule="exact" w:val="1118"/>
          <w:jc w:val="center"/>
        </w:trPr>
        <w:tc>
          <w:tcPr>
            <w:tcW w:w="776" w:type="dxa"/>
            <w:vMerge/>
            <w:shd w:val="clear" w:color="auto" w:fill="FFFFFF"/>
          </w:tcPr>
          <w:p w:rsidR="007D3E72" w:rsidRPr="00D041DA" w:rsidRDefault="007D3E72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7D3E72" w:rsidRPr="00D041DA" w:rsidRDefault="007D3E72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7D3E72" w:rsidRPr="00D041DA" w:rsidRDefault="007D3E72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7D3E72" w:rsidRPr="00D041DA" w:rsidRDefault="007D3E72" w:rsidP="00D84E99">
            <w:r w:rsidRPr="00D041DA">
              <w:t>Жилой дом (общая долевая собственность, 1/4)</w:t>
            </w:r>
          </w:p>
        </w:tc>
        <w:tc>
          <w:tcPr>
            <w:tcW w:w="1501" w:type="dxa"/>
            <w:shd w:val="clear" w:color="auto" w:fill="FFFFFF"/>
          </w:tcPr>
          <w:p w:rsidR="007D3E72" w:rsidRPr="00D041DA" w:rsidRDefault="007D3E72" w:rsidP="00D84E99">
            <w:r w:rsidRPr="00D041DA">
              <w:t>116,4</w:t>
            </w:r>
          </w:p>
        </w:tc>
        <w:tc>
          <w:tcPr>
            <w:tcW w:w="2244" w:type="dxa"/>
            <w:shd w:val="clear" w:color="auto" w:fill="FFFFFF"/>
          </w:tcPr>
          <w:p w:rsidR="007D3E72" w:rsidRPr="00D041DA" w:rsidRDefault="007D3E72" w:rsidP="00D84E99">
            <w:r w:rsidRPr="00D041DA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7D3E72" w:rsidRPr="00D041DA" w:rsidRDefault="007D3E72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7D3E72" w:rsidRPr="00D041DA" w:rsidRDefault="007D3E72" w:rsidP="00331DF4">
            <w:pPr>
              <w:jc w:val="center"/>
            </w:pPr>
          </w:p>
        </w:tc>
      </w:tr>
      <w:tr w:rsidR="007D3E72" w:rsidRPr="00C67B60" w:rsidTr="000A005F">
        <w:trPr>
          <w:trHeight w:hRule="exact" w:val="1118"/>
          <w:jc w:val="center"/>
        </w:trPr>
        <w:tc>
          <w:tcPr>
            <w:tcW w:w="776" w:type="dxa"/>
            <w:vMerge/>
            <w:shd w:val="clear" w:color="auto" w:fill="FFFFFF"/>
          </w:tcPr>
          <w:p w:rsidR="007D3E72" w:rsidRPr="00D041DA" w:rsidRDefault="007D3E72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7D3E72" w:rsidRPr="00D041DA" w:rsidRDefault="007D3E72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7D3E72" w:rsidRPr="00D041DA" w:rsidRDefault="007D3E72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7D3E72" w:rsidRPr="00D041DA" w:rsidRDefault="007D3E72" w:rsidP="00D84E99">
            <w:r w:rsidRPr="00D041DA"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7D3E72" w:rsidRPr="00D041DA" w:rsidRDefault="007D3E72" w:rsidP="00D84E99">
            <w:r w:rsidRPr="00D041DA">
              <w:t>28,0</w:t>
            </w:r>
          </w:p>
        </w:tc>
        <w:tc>
          <w:tcPr>
            <w:tcW w:w="2244" w:type="dxa"/>
            <w:shd w:val="clear" w:color="auto" w:fill="FFFFFF"/>
          </w:tcPr>
          <w:p w:rsidR="007D3E72" w:rsidRPr="00D041DA" w:rsidRDefault="007D3E72" w:rsidP="00D84E99">
            <w:r w:rsidRPr="00D041DA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7D3E72" w:rsidRPr="00D041DA" w:rsidRDefault="007D3E72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7D3E72" w:rsidRPr="00D041DA" w:rsidRDefault="007D3E72" w:rsidP="00331DF4">
            <w:pPr>
              <w:jc w:val="center"/>
            </w:pPr>
          </w:p>
        </w:tc>
      </w:tr>
      <w:tr w:rsidR="00D95F0D" w:rsidRPr="00C67B60" w:rsidTr="00D95F0D">
        <w:trPr>
          <w:trHeight w:val="982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D95F0D" w:rsidRPr="00D041DA" w:rsidRDefault="00D95F0D" w:rsidP="00DB3821">
            <w:pPr>
              <w:jc w:val="center"/>
            </w:pPr>
            <w:r w:rsidRPr="00D041DA">
              <w:t>7.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D95F0D" w:rsidRPr="00D041DA" w:rsidRDefault="00D95F0D" w:rsidP="009B42AA">
            <w:r w:rsidRPr="00D041DA">
              <w:rPr>
                <w:b/>
              </w:rPr>
              <w:t>Шевцова А.В.</w:t>
            </w:r>
            <w:r w:rsidRPr="00D041DA">
              <w:t>, депутат Комитета местного самоуправления рабочего поселка Пачелма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D95F0D" w:rsidRPr="00D041DA" w:rsidRDefault="00D95F0D" w:rsidP="00D60CD1">
            <w:pPr>
              <w:jc w:val="center"/>
            </w:pPr>
            <w:r>
              <w:t>399 714,04</w:t>
            </w:r>
          </w:p>
        </w:tc>
        <w:tc>
          <w:tcPr>
            <w:tcW w:w="1652" w:type="dxa"/>
            <w:shd w:val="clear" w:color="auto" w:fill="FFFFFF"/>
          </w:tcPr>
          <w:p w:rsidR="00D95F0D" w:rsidRPr="00D041DA" w:rsidRDefault="00D95F0D" w:rsidP="00D84E99">
            <w:r w:rsidRPr="00D041DA">
              <w:t xml:space="preserve"> </w:t>
            </w:r>
          </w:p>
          <w:p w:rsidR="00D95F0D" w:rsidRPr="00D041DA" w:rsidRDefault="00D95F0D" w:rsidP="009B42AA">
            <w:r w:rsidRPr="00D041DA">
              <w:t>Квартира (общая долевая собственность 1/3)</w:t>
            </w:r>
          </w:p>
        </w:tc>
        <w:tc>
          <w:tcPr>
            <w:tcW w:w="1501" w:type="dxa"/>
            <w:shd w:val="clear" w:color="auto" w:fill="FFFFFF"/>
          </w:tcPr>
          <w:p w:rsidR="00D95F0D" w:rsidRPr="00D041DA" w:rsidRDefault="00D95F0D" w:rsidP="00D84E99">
            <w:r w:rsidRPr="00D041DA">
              <w:t xml:space="preserve"> </w:t>
            </w:r>
          </w:p>
          <w:p w:rsidR="00D95F0D" w:rsidRPr="00D041DA" w:rsidRDefault="00D95F0D" w:rsidP="00D84E99">
            <w:r w:rsidRPr="00D041DA">
              <w:t>59,3</w:t>
            </w:r>
          </w:p>
        </w:tc>
        <w:tc>
          <w:tcPr>
            <w:tcW w:w="2244" w:type="dxa"/>
            <w:shd w:val="clear" w:color="auto" w:fill="FFFFFF"/>
          </w:tcPr>
          <w:p w:rsidR="00D95F0D" w:rsidRPr="00D041DA" w:rsidRDefault="00D95F0D" w:rsidP="00D84E99">
            <w:r w:rsidRPr="00D041DA">
              <w:t xml:space="preserve"> </w:t>
            </w:r>
          </w:p>
          <w:p w:rsidR="00D95F0D" w:rsidRPr="00D041DA" w:rsidRDefault="00D95F0D" w:rsidP="00D84E99">
            <w:r w:rsidRPr="00D041DA"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D95F0D" w:rsidRPr="00D041DA" w:rsidRDefault="00D95F0D" w:rsidP="00E44148">
            <w:pPr>
              <w:jc w:val="center"/>
            </w:pPr>
            <w:r w:rsidRPr="00D041DA">
              <w:t xml:space="preserve"> </w:t>
            </w:r>
          </w:p>
          <w:p w:rsidR="00D95F0D" w:rsidRPr="00D041DA" w:rsidRDefault="00D95F0D" w:rsidP="00A84A7E">
            <w:pPr>
              <w:jc w:val="center"/>
            </w:pPr>
            <w:r w:rsidRPr="00D041DA">
              <w:t>-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D95F0D" w:rsidRPr="00D041DA" w:rsidRDefault="00D95F0D" w:rsidP="00331DF4">
            <w:pPr>
              <w:jc w:val="center"/>
            </w:pPr>
          </w:p>
          <w:p w:rsidR="00D95F0D" w:rsidRPr="00D041DA" w:rsidRDefault="00D95F0D" w:rsidP="00331DF4">
            <w:pPr>
              <w:jc w:val="center"/>
            </w:pPr>
            <w:r w:rsidRPr="00D041DA">
              <w:t>-</w:t>
            </w:r>
          </w:p>
        </w:tc>
      </w:tr>
      <w:tr w:rsidR="00D95F0D" w:rsidRPr="00C67B60" w:rsidTr="00F70730">
        <w:trPr>
          <w:trHeight w:val="564"/>
          <w:jc w:val="center"/>
        </w:trPr>
        <w:tc>
          <w:tcPr>
            <w:tcW w:w="776" w:type="dxa"/>
            <w:vMerge/>
            <w:shd w:val="clear" w:color="auto" w:fill="FFFFFF"/>
          </w:tcPr>
          <w:p w:rsidR="00D95F0D" w:rsidRPr="00D041DA" w:rsidRDefault="00D95F0D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D95F0D" w:rsidRPr="00D041DA" w:rsidRDefault="00D95F0D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D95F0D" w:rsidRPr="00D041DA" w:rsidRDefault="00D95F0D" w:rsidP="00D60CD1">
            <w:pPr>
              <w:jc w:val="center"/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FFFFF"/>
          </w:tcPr>
          <w:p w:rsidR="00D95F0D" w:rsidRPr="00D041DA" w:rsidRDefault="00D95F0D" w:rsidP="00D84E99">
            <w:r w:rsidRPr="00D041DA">
              <w:t>Квартира (пользование)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FFFFF"/>
          </w:tcPr>
          <w:p w:rsidR="00D95F0D" w:rsidRPr="00D041DA" w:rsidRDefault="00D95F0D" w:rsidP="00D84E99">
            <w:r w:rsidRPr="00D041DA">
              <w:t>49,9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shd w:val="clear" w:color="auto" w:fill="FFFFFF"/>
          </w:tcPr>
          <w:p w:rsidR="00D95F0D" w:rsidRPr="00D041DA" w:rsidRDefault="00D95F0D" w:rsidP="00D84E99">
            <w:r w:rsidRPr="00D041DA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D95F0D" w:rsidRPr="00D041DA" w:rsidRDefault="00D95F0D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D95F0D" w:rsidRPr="00D041DA" w:rsidRDefault="00D95F0D" w:rsidP="00331DF4">
            <w:pPr>
              <w:jc w:val="center"/>
            </w:pPr>
          </w:p>
        </w:tc>
      </w:tr>
      <w:tr w:rsidR="00D95F0D" w:rsidRPr="00C67B60" w:rsidTr="00F70730">
        <w:trPr>
          <w:trHeight w:val="564"/>
          <w:jc w:val="center"/>
        </w:trPr>
        <w:tc>
          <w:tcPr>
            <w:tcW w:w="776" w:type="dxa"/>
            <w:vMerge/>
            <w:shd w:val="clear" w:color="auto" w:fill="FFFFFF"/>
          </w:tcPr>
          <w:p w:rsidR="00D95F0D" w:rsidRPr="00D041DA" w:rsidRDefault="00D95F0D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D95F0D" w:rsidRPr="00D041DA" w:rsidRDefault="00D95F0D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D95F0D" w:rsidRPr="00D041DA" w:rsidRDefault="00D95F0D" w:rsidP="00D60CD1">
            <w:pPr>
              <w:jc w:val="center"/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FFFFF"/>
          </w:tcPr>
          <w:p w:rsidR="00D95F0D" w:rsidRPr="00D041DA" w:rsidRDefault="00D95F0D" w:rsidP="00D84E99">
            <w:r>
              <w:t>Жилой дом (собственность)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FFFFF"/>
          </w:tcPr>
          <w:p w:rsidR="00D95F0D" w:rsidRPr="00D041DA" w:rsidRDefault="00D95F0D" w:rsidP="00D84E99">
            <w:r>
              <w:t>91,8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shd w:val="clear" w:color="auto" w:fill="FFFFFF"/>
          </w:tcPr>
          <w:p w:rsidR="00D95F0D" w:rsidRPr="00D041DA" w:rsidRDefault="00D95F0D" w:rsidP="00D84E99">
            <w:r w:rsidRPr="00D041DA"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D95F0D" w:rsidRPr="00D041DA" w:rsidRDefault="00D95F0D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D95F0D" w:rsidRPr="00D041DA" w:rsidRDefault="00D95F0D" w:rsidP="00331DF4">
            <w:pPr>
              <w:jc w:val="center"/>
            </w:pPr>
          </w:p>
        </w:tc>
      </w:tr>
      <w:tr w:rsidR="00D95F0D" w:rsidRPr="00C67B60" w:rsidTr="000A38A8">
        <w:trPr>
          <w:trHeight w:val="564"/>
          <w:jc w:val="center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95F0D" w:rsidRPr="00D041DA" w:rsidRDefault="00D95F0D" w:rsidP="00C67B60"/>
        </w:tc>
        <w:tc>
          <w:tcPr>
            <w:tcW w:w="189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95F0D" w:rsidRPr="00D041DA" w:rsidRDefault="00D95F0D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95F0D" w:rsidRPr="00D041DA" w:rsidRDefault="00D95F0D" w:rsidP="00D60CD1">
            <w:pPr>
              <w:jc w:val="center"/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FFFFF"/>
          </w:tcPr>
          <w:p w:rsidR="00D95F0D" w:rsidRPr="00D041DA" w:rsidRDefault="00D95F0D" w:rsidP="00D84E99">
            <w:r>
              <w:t>Земельный участок (собственность)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FFFFF"/>
          </w:tcPr>
          <w:p w:rsidR="00D95F0D" w:rsidRPr="00D041DA" w:rsidRDefault="00D95F0D" w:rsidP="00D84E99">
            <w:r>
              <w:t>1022,0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shd w:val="clear" w:color="auto" w:fill="FFFFFF"/>
          </w:tcPr>
          <w:p w:rsidR="00D95F0D" w:rsidRPr="00D041DA" w:rsidRDefault="00D95F0D" w:rsidP="00D84E99">
            <w:r w:rsidRPr="00D041DA">
              <w:t>Россия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95F0D" w:rsidRPr="00D041DA" w:rsidRDefault="00D95F0D" w:rsidP="00A84A7E">
            <w:pPr>
              <w:jc w:val="center"/>
            </w:pPr>
          </w:p>
        </w:tc>
        <w:tc>
          <w:tcPr>
            <w:tcW w:w="2788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95F0D" w:rsidRPr="00D041DA" w:rsidRDefault="00D95F0D" w:rsidP="00331DF4">
            <w:pPr>
              <w:jc w:val="center"/>
            </w:pPr>
          </w:p>
        </w:tc>
      </w:tr>
      <w:tr w:rsidR="00675F9C" w:rsidRPr="00C67B60" w:rsidTr="001131DA">
        <w:trPr>
          <w:trHeight w:hRule="exact" w:val="707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675F9C" w:rsidRPr="00D041DA" w:rsidRDefault="00675F9C" w:rsidP="00DB3821">
            <w:pPr>
              <w:jc w:val="center"/>
            </w:pPr>
            <w:r w:rsidRPr="00D041DA">
              <w:lastRenderedPageBreak/>
              <w:t>8.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675F9C" w:rsidRPr="00D041DA" w:rsidRDefault="00675F9C" w:rsidP="009B42AA">
            <w:r w:rsidRPr="00D041DA">
              <w:rPr>
                <w:b/>
              </w:rPr>
              <w:t>Шадчнева Н.И..</w:t>
            </w:r>
            <w:r w:rsidRPr="00D041DA">
              <w:t>, депутат Комитета местного самоуправления рабочего поселка Пачелма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675F9C" w:rsidRPr="00D041DA" w:rsidRDefault="00D95F0D" w:rsidP="00D60CD1">
            <w:pPr>
              <w:jc w:val="center"/>
            </w:pPr>
            <w:r>
              <w:t>677 119,39</w:t>
            </w:r>
          </w:p>
        </w:tc>
        <w:tc>
          <w:tcPr>
            <w:tcW w:w="1652" w:type="dxa"/>
            <w:shd w:val="clear" w:color="auto" w:fill="FFFFFF"/>
          </w:tcPr>
          <w:p w:rsidR="00675F9C" w:rsidRPr="00D041DA" w:rsidRDefault="00675F9C" w:rsidP="000A443F">
            <w:r w:rsidRPr="00D041DA">
              <w:t>Земельный участок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Pr="00D041DA" w:rsidRDefault="00675F9C" w:rsidP="00D84E99">
            <w:r w:rsidRPr="00D041DA">
              <w:t>800,0</w:t>
            </w:r>
          </w:p>
        </w:tc>
        <w:tc>
          <w:tcPr>
            <w:tcW w:w="2244" w:type="dxa"/>
            <w:shd w:val="clear" w:color="auto" w:fill="FFFFFF"/>
          </w:tcPr>
          <w:p w:rsidR="00675F9C" w:rsidRPr="00D041DA" w:rsidRDefault="00675F9C" w:rsidP="00D84E99">
            <w:r w:rsidRPr="00D041DA"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675F9C" w:rsidRPr="00D95F0D" w:rsidRDefault="00D95F0D" w:rsidP="00A84A7E">
            <w:pPr>
              <w:jc w:val="center"/>
              <w:rPr>
                <w:lang w:val="en-US"/>
              </w:rPr>
            </w:pPr>
            <w:r>
              <w:t>Фольксваген PASSAT (собственность)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675F9C" w:rsidRPr="00D041DA" w:rsidRDefault="00675F9C" w:rsidP="00331DF4">
            <w:pPr>
              <w:jc w:val="center"/>
            </w:pPr>
            <w:r w:rsidRPr="00D041DA">
              <w:t>-</w:t>
            </w:r>
          </w:p>
        </w:tc>
      </w:tr>
      <w:tr w:rsidR="00675F9C" w:rsidRPr="00C67B60" w:rsidTr="00DB3821">
        <w:trPr>
          <w:trHeight w:hRule="exact" w:val="834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0A443F">
            <w:r>
              <w:t>Земельный участок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D84E99">
            <w:r>
              <w:t>700,0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B3821">
        <w:trPr>
          <w:trHeight w:hRule="exact" w:val="515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D84E99">
            <w:r>
              <w:t>Жилой дом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D84E99">
            <w:r>
              <w:t>64,7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B3821">
        <w:trPr>
          <w:trHeight w:hRule="exact" w:val="515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D84E99">
            <w:r>
              <w:t>Жилой дом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D84E99">
            <w:r>
              <w:t>35,1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B3821">
        <w:trPr>
          <w:trHeight w:hRule="exact" w:val="662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D84E99">
            <w: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D84E99">
            <w:r>
              <w:t>25,0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B3821">
        <w:trPr>
          <w:trHeight w:hRule="exact" w:val="662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D84E99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D84E99">
            <w:r>
              <w:t>35,0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DB3821">
        <w:trPr>
          <w:trHeight w:hRule="exact" w:val="857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675F9C" w:rsidRDefault="00675F9C" w:rsidP="00DB3821">
            <w:pPr>
              <w:jc w:val="center"/>
            </w:pPr>
            <w:r>
              <w:t>9.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675F9C" w:rsidRDefault="00675F9C" w:rsidP="001131DA">
            <w:pPr>
              <w:rPr>
                <w:b/>
              </w:rPr>
            </w:pPr>
            <w:r>
              <w:rPr>
                <w:b/>
              </w:rPr>
              <w:t>Казурова Г.А.</w:t>
            </w:r>
            <w:r>
              <w:t>, депутат Комитета местного самоуправления рабочего поселка Пачелма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675F9C" w:rsidRPr="00D95F0D" w:rsidRDefault="00D95F0D" w:rsidP="00D60C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321 012.34</w:t>
            </w:r>
          </w:p>
        </w:tc>
        <w:tc>
          <w:tcPr>
            <w:tcW w:w="1652" w:type="dxa"/>
            <w:shd w:val="clear" w:color="auto" w:fill="FFFFFF"/>
          </w:tcPr>
          <w:p w:rsidR="00675F9C" w:rsidRDefault="00675F9C" w:rsidP="00D84E99">
            <w:r>
              <w:t>Квартира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D84E99">
            <w:r>
              <w:t>26,3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D84E99"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675F9C" w:rsidRPr="00EA13A4" w:rsidRDefault="00675F9C" w:rsidP="003F2481">
            <w:pPr>
              <w:jc w:val="center"/>
            </w:pPr>
            <w:r>
              <w:t>ВАЗ 21074</w:t>
            </w:r>
            <w:r w:rsidRPr="00EA13A4">
              <w:t xml:space="preserve"> (собственность)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  <w:r>
              <w:t>-</w:t>
            </w:r>
          </w:p>
        </w:tc>
      </w:tr>
      <w:tr w:rsidR="00675F9C" w:rsidRPr="00C67B60" w:rsidTr="003F2481">
        <w:trPr>
          <w:trHeight w:hRule="exact" w:val="555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1131DA">
            <w:r>
              <w:t>Квартира (собственность)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D84E99">
            <w:r>
              <w:t>41,0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1131DA">
        <w:trPr>
          <w:trHeight w:hRule="exact" w:val="499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1131DA">
            <w:r>
              <w:t>Земельный участок (аренда)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D84E99">
            <w:r>
              <w:t>35,0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675F9C" w:rsidRPr="00C67B60" w:rsidTr="003F2481">
        <w:trPr>
          <w:trHeight w:hRule="exact" w:val="793"/>
          <w:jc w:val="center"/>
        </w:trPr>
        <w:tc>
          <w:tcPr>
            <w:tcW w:w="776" w:type="dxa"/>
            <w:vMerge/>
            <w:shd w:val="clear" w:color="auto" w:fill="FFFFFF"/>
          </w:tcPr>
          <w:p w:rsidR="00675F9C" w:rsidRDefault="00675F9C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675F9C" w:rsidRDefault="00675F9C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675F9C" w:rsidRDefault="00675F9C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675F9C" w:rsidRDefault="00675F9C" w:rsidP="00D84E99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675F9C" w:rsidRDefault="00675F9C" w:rsidP="00D84E99">
            <w:r>
              <w:t>20,0</w:t>
            </w:r>
          </w:p>
        </w:tc>
        <w:tc>
          <w:tcPr>
            <w:tcW w:w="2244" w:type="dxa"/>
            <w:shd w:val="clear" w:color="auto" w:fill="FFFFFF"/>
          </w:tcPr>
          <w:p w:rsidR="00675F9C" w:rsidRDefault="00675F9C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675F9C" w:rsidRPr="00EA13A4" w:rsidRDefault="00675F9C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675F9C" w:rsidRDefault="00675F9C" w:rsidP="00331DF4">
            <w:pPr>
              <w:jc w:val="center"/>
            </w:pPr>
          </w:p>
        </w:tc>
      </w:tr>
      <w:tr w:rsidR="00D95F0D" w:rsidRPr="00C67B60" w:rsidTr="003F2481">
        <w:trPr>
          <w:trHeight w:hRule="exact" w:val="793"/>
          <w:jc w:val="center"/>
        </w:trPr>
        <w:tc>
          <w:tcPr>
            <w:tcW w:w="776" w:type="dxa"/>
            <w:vMerge w:val="restart"/>
            <w:shd w:val="clear" w:color="auto" w:fill="FFFFFF"/>
          </w:tcPr>
          <w:p w:rsidR="00D95F0D" w:rsidRDefault="00D95F0D" w:rsidP="0047245C">
            <w:pPr>
              <w:jc w:val="center"/>
              <w:rPr>
                <w:lang w:val="en-US"/>
              </w:rPr>
            </w:pPr>
          </w:p>
          <w:p w:rsidR="00D95F0D" w:rsidRDefault="00D95F0D" w:rsidP="0047245C">
            <w:pPr>
              <w:jc w:val="center"/>
              <w:rPr>
                <w:lang w:val="en-US"/>
              </w:rPr>
            </w:pPr>
          </w:p>
          <w:p w:rsidR="00D95F0D" w:rsidRDefault="00D95F0D" w:rsidP="0047245C">
            <w:pPr>
              <w:jc w:val="center"/>
              <w:rPr>
                <w:lang w:val="en-US"/>
              </w:rPr>
            </w:pPr>
          </w:p>
          <w:p w:rsidR="00D95F0D" w:rsidRDefault="00D95F0D" w:rsidP="0047245C">
            <w:pPr>
              <w:jc w:val="center"/>
            </w:pPr>
            <w:r>
              <w:t>10.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D95F0D" w:rsidRPr="00D95F0D" w:rsidRDefault="00D95F0D" w:rsidP="0007100F">
            <w:pPr>
              <w:rPr>
                <w:b/>
              </w:rPr>
            </w:pPr>
            <w:r>
              <w:rPr>
                <w:b/>
              </w:rPr>
              <w:t>Егоркина Г.В.</w:t>
            </w:r>
            <w:r>
              <w:t>, депутат Комитета местного самоуправления рабочего поселка Пачелма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D95F0D" w:rsidRPr="00D41067" w:rsidRDefault="00D95F0D" w:rsidP="00D60CD1">
            <w:pPr>
              <w:jc w:val="center"/>
            </w:pPr>
            <w:r w:rsidRPr="00D41067">
              <w:t>252</w:t>
            </w:r>
            <w:r>
              <w:rPr>
                <w:lang w:val="en-US"/>
              </w:rPr>
              <w:t> </w:t>
            </w:r>
            <w:r w:rsidRPr="00D41067">
              <w:t>748.32</w:t>
            </w:r>
          </w:p>
        </w:tc>
        <w:tc>
          <w:tcPr>
            <w:tcW w:w="1652" w:type="dxa"/>
            <w:shd w:val="clear" w:color="auto" w:fill="FFFFFF"/>
          </w:tcPr>
          <w:p w:rsidR="00D95F0D" w:rsidRDefault="00D95F0D" w:rsidP="00D84E99">
            <w:r>
              <w:t>Земельный участок (собственность)</w:t>
            </w:r>
          </w:p>
        </w:tc>
        <w:tc>
          <w:tcPr>
            <w:tcW w:w="1501" w:type="dxa"/>
            <w:shd w:val="clear" w:color="auto" w:fill="FFFFFF"/>
          </w:tcPr>
          <w:p w:rsidR="00D95F0D" w:rsidRDefault="00D95F0D" w:rsidP="00D84E99">
            <w:r>
              <w:t>1277,0</w:t>
            </w:r>
          </w:p>
        </w:tc>
        <w:tc>
          <w:tcPr>
            <w:tcW w:w="2244" w:type="dxa"/>
            <w:shd w:val="clear" w:color="auto" w:fill="FFFFFF"/>
          </w:tcPr>
          <w:p w:rsidR="00D95F0D" w:rsidRDefault="00D95F0D" w:rsidP="00D84E99"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D95F0D" w:rsidRPr="00EA13A4" w:rsidRDefault="00D95F0D" w:rsidP="00A84A7E">
            <w:pPr>
              <w:jc w:val="center"/>
            </w:pPr>
            <w:r>
              <w:t>-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D95F0D" w:rsidRDefault="00D95F0D" w:rsidP="00331DF4">
            <w:pPr>
              <w:jc w:val="center"/>
            </w:pPr>
            <w:r>
              <w:t>-</w:t>
            </w:r>
          </w:p>
        </w:tc>
      </w:tr>
      <w:tr w:rsidR="00D95F0D" w:rsidRPr="00C67B60" w:rsidTr="003F2481">
        <w:trPr>
          <w:trHeight w:hRule="exact" w:val="793"/>
          <w:jc w:val="center"/>
        </w:trPr>
        <w:tc>
          <w:tcPr>
            <w:tcW w:w="776" w:type="dxa"/>
            <w:vMerge/>
            <w:shd w:val="clear" w:color="auto" w:fill="FFFFFF"/>
          </w:tcPr>
          <w:p w:rsidR="00D95F0D" w:rsidRDefault="00D95F0D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D95F0D" w:rsidRDefault="00D95F0D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D95F0D" w:rsidRDefault="00D95F0D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D95F0D" w:rsidRDefault="00D95F0D" w:rsidP="00D84E99">
            <w:r>
              <w:t>Жилой дом (общая долевая собственность 1/2)</w:t>
            </w:r>
          </w:p>
        </w:tc>
        <w:tc>
          <w:tcPr>
            <w:tcW w:w="1501" w:type="dxa"/>
            <w:shd w:val="clear" w:color="auto" w:fill="FFFFFF"/>
          </w:tcPr>
          <w:p w:rsidR="00D95F0D" w:rsidRDefault="00D95F0D" w:rsidP="00D84E99">
            <w:r>
              <w:t>117,6</w:t>
            </w:r>
          </w:p>
        </w:tc>
        <w:tc>
          <w:tcPr>
            <w:tcW w:w="2244" w:type="dxa"/>
            <w:shd w:val="clear" w:color="auto" w:fill="FFFFFF"/>
          </w:tcPr>
          <w:p w:rsidR="00D95F0D" w:rsidRDefault="00D95F0D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D95F0D" w:rsidRPr="00EA13A4" w:rsidRDefault="00D95F0D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D95F0D" w:rsidRDefault="00D95F0D" w:rsidP="00331DF4">
            <w:pPr>
              <w:jc w:val="center"/>
            </w:pPr>
          </w:p>
        </w:tc>
      </w:tr>
      <w:tr w:rsidR="00D95F0D" w:rsidRPr="00C67B60" w:rsidTr="0047245C">
        <w:trPr>
          <w:trHeight w:hRule="exact" w:val="494"/>
          <w:jc w:val="center"/>
        </w:trPr>
        <w:tc>
          <w:tcPr>
            <w:tcW w:w="776" w:type="dxa"/>
            <w:vMerge/>
            <w:shd w:val="clear" w:color="auto" w:fill="FFFFFF"/>
          </w:tcPr>
          <w:p w:rsidR="00D95F0D" w:rsidRDefault="00D95F0D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D95F0D" w:rsidRDefault="00D95F0D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D95F0D" w:rsidRDefault="00D95F0D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D95F0D" w:rsidRDefault="00D95F0D" w:rsidP="00D84E99">
            <w:r>
              <w:t>Квартира (собственность)</w:t>
            </w:r>
          </w:p>
        </w:tc>
        <w:tc>
          <w:tcPr>
            <w:tcW w:w="1501" w:type="dxa"/>
            <w:shd w:val="clear" w:color="auto" w:fill="FFFFFF"/>
          </w:tcPr>
          <w:p w:rsidR="00D95F0D" w:rsidRDefault="00D95F0D" w:rsidP="00D84E99">
            <w:r>
              <w:t>44,8</w:t>
            </w:r>
          </w:p>
        </w:tc>
        <w:tc>
          <w:tcPr>
            <w:tcW w:w="2244" w:type="dxa"/>
            <w:shd w:val="clear" w:color="auto" w:fill="FFFFFF"/>
          </w:tcPr>
          <w:p w:rsidR="00D95F0D" w:rsidRDefault="00D95F0D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D95F0D" w:rsidRPr="00EA13A4" w:rsidRDefault="00D95F0D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D95F0D" w:rsidRDefault="00D95F0D" w:rsidP="00331DF4">
            <w:pPr>
              <w:jc w:val="center"/>
            </w:pPr>
          </w:p>
        </w:tc>
      </w:tr>
      <w:tr w:rsidR="00D95F0D" w:rsidRPr="00C67B60" w:rsidTr="0047245C">
        <w:trPr>
          <w:trHeight w:hRule="exact" w:val="572"/>
          <w:jc w:val="center"/>
        </w:trPr>
        <w:tc>
          <w:tcPr>
            <w:tcW w:w="776" w:type="dxa"/>
            <w:vMerge/>
            <w:shd w:val="clear" w:color="auto" w:fill="FFFFFF"/>
          </w:tcPr>
          <w:p w:rsidR="00D95F0D" w:rsidRDefault="00D95F0D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D95F0D" w:rsidRDefault="00D95F0D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D95F0D" w:rsidRDefault="00D95F0D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D95F0D" w:rsidRDefault="00D95F0D" w:rsidP="00D84E99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D95F0D" w:rsidRDefault="00D95F0D" w:rsidP="00D84E99">
            <w:r>
              <w:t>20,0</w:t>
            </w:r>
          </w:p>
        </w:tc>
        <w:tc>
          <w:tcPr>
            <w:tcW w:w="2244" w:type="dxa"/>
            <w:shd w:val="clear" w:color="auto" w:fill="FFFFFF"/>
          </w:tcPr>
          <w:p w:rsidR="00D95F0D" w:rsidRDefault="00D95F0D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D95F0D" w:rsidRPr="00EA13A4" w:rsidRDefault="00D95F0D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D95F0D" w:rsidRDefault="00D95F0D" w:rsidP="00331DF4">
            <w:pPr>
              <w:jc w:val="center"/>
            </w:pPr>
          </w:p>
        </w:tc>
      </w:tr>
      <w:tr w:rsidR="00D95F0D" w:rsidRPr="00C67B60" w:rsidTr="0047245C">
        <w:trPr>
          <w:trHeight w:hRule="exact" w:val="565"/>
          <w:jc w:val="center"/>
        </w:trPr>
        <w:tc>
          <w:tcPr>
            <w:tcW w:w="776" w:type="dxa"/>
            <w:vMerge/>
            <w:shd w:val="clear" w:color="auto" w:fill="FFFFFF"/>
          </w:tcPr>
          <w:p w:rsidR="00D95F0D" w:rsidRDefault="00D95F0D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D95F0D" w:rsidRDefault="00D95F0D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D95F0D" w:rsidRDefault="00D95F0D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D95F0D" w:rsidRDefault="00D95F0D" w:rsidP="00D84E99">
            <w:r>
              <w:t>Сарай (пользование)</w:t>
            </w:r>
          </w:p>
        </w:tc>
        <w:tc>
          <w:tcPr>
            <w:tcW w:w="1501" w:type="dxa"/>
            <w:shd w:val="clear" w:color="auto" w:fill="FFFFFF"/>
          </w:tcPr>
          <w:p w:rsidR="00D95F0D" w:rsidRDefault="00D95F0D" w:rsidP="00D84E99">
            <w:r>
              <w:t>35,0</w:t>
            </w:r>
          </w:p>
        </w:tc>
        <w:tc>
          <w:tcPr>
            <w:tcW w:w="2244" w:type="dxa"/>
            <w:shd w:val="clear" w:color="auto" w:fill="FFFFFF"/>
          </w:tcPr>
          <w:p w:rsidR="00D95F0D" w:rsidRDefault="00D95F0D" w:rsidP="00D84E99"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D95F0D" w:rsidRPr="00EA13A4" w:rsidRDefault="00D95F0D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D95F0D" w:rsidRDefault="00D95F0D" w:rsidP="00331DF4">
            <w:pPr>
              <w:jc w:val="center"/>
            </w:pPr>
          </w:p>
        </w:tc>
      </w:tr>
    </w:tbl>
    <w:p w:rsidR="00EF105E" w:rsidRPr="00C67B60" w:rsidRDefault="00EF105E" w:rsidP="00C67B60"/>
    <w:p w:rsidR="00EF105E" w:rsidRPr="00856570" w:rsidRDefault="00EF105E" w:rsidP="00EF105E">
      <w:pPr>
        <w:pStyle w:val="a3"/>
        <w:rPr>
          <w:sz w:val="2"/>
          <w:szCs w:val="2"/>
        </w:rPr>
      </w:pPr>
    </w:p>
    <w:p w:rsidR="00EF105E" w:rsidRDefault="00EF105E" w:rsidP="00EF105E">
      <w:pPr>
        <w:pStyle w:val="100"/>
        <w:shd w:val="clear" w:color="auto" w:fill="auto"/>
        <w:spacing w:before="108" w:line="158" w:lineRule="exact"/>
        <w:ind w:left="709" w:right="708"/>
        <w:jc w:val="both"/>
        <w:rPr>
          <w:b w:val="0"/>
          <w:color w:val="000000"/>
          <w:lang w:bidi="ru-RU"/>
        </w:rPr>
      </w:pPr>
    </w:p>
    <w:p w:rsidR="00EF105E" w:rsidRPr="007A19B5" w:rsidRDefault="00EF105E" w:rsidP="00EF105E">
      <w:pPr>
        <w:pStyle w:val="100"/>
        <w:shd w:val="clear" w:color="auto" w:fill="auto"/>
        <w:spacing w:before="108" w:line="158" w:lineRule="exact"/>
        <w:ind w:left="709" w:right="708"/>
        <w:jc w:val="both"/>
        <w:rPr>
          <w:b w:val="0"/>
        </w:rPr>
      </w:pPr>
      <w:r w:rsidRPr="007A19B5">
        <w:rPr>
          <w:b w:val="0"/>
          <w:color w:val="000000"/>
          <w:lang w:bidi="ru-RU"/>
        </w:rPr>
        <w:t>&lt;1</w:t>
      </w:r>
      <w:proofErr w:type="gramStart"/>
      <w:r w:rsidRPr="007A19B5">
        <w:rPr>
          <w:b w:val="0"/>
          <w:color w:val="000000"/>
          <w:lang w:bidi="ru-RU"/>
        </w:rPr>
        <w:t>&gt; У</w:t>
      </w:r>
      <w:proofErr w:type="gramEnd"/>
      <w:r w:rsidRPr="007A19B5">
        <w:rPr>
          <w:b w:val="0"/>
          <w:color w:val="000000"/>
          <w:lang w:bidi="ru-RU"/>
        </w:rPr>
        <w:t>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собственности, указывается "(собственность)"; для долевой собственности дополнительно указывается доля лица, чьи сведения размещаются; для объектов, находящихся в пользовании, указывается "(пользование)".</w:t>
      </w:r>
    </w:p>
    <w:p w:rsidR="004E404F" w:rsidRDefault="00EF105E" w:rsidP="001131DA">
      <w:pPr>
        <w:pStyle w:val="100"/>
        <w:shd w:val="clear" w:color="auto" w:fill="auto"/>
        <w:spacing w:line="158" w:lineRule="exact"/>
        <w:ind w:left="709" w:right="708"/>
        <w:jc w:val="both"/>
      </w:pPr>
      <w:r w:rsidRPr="007A19B5">
        <w:rPr>
          <w:b w:val="0"/>
          <w:color w:val="000000"/>
          <w:lang w:bidi="ru-RU"/>
        </w:rPr>
        <w:t>&lt;2&gt; Сведения об источниках получения средств указываются отдельно по каждой сделке.</w:t>
      </w:r>
    </w:p>
    <w:sectPr w:rsidR="004E404F" w:rsidSect="00247CF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4150"/>
    <w:multiLevelType w:val="hybridMultilevel"/>
    <w:tmpl w:val="0EF63FEA"/>
    <w:lvl w:ilvl="0" w:tplc="9522D68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>
    <w:nsid w:val="5940454B"/>
    <w:multiLevelType w:val="hybridMultilevel"/>
    <w:tmpl w:val="8F2E6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compat>
    <w:applyBreakingRules/>
  </w:compat>
  <w:rsids>
    <w:rsidRoot w:val="00EF105E"/>
    <w:rsid w:val="000413EE"/>
    <w:rsid w:val="000435FF"/>
    <w:rsid w:val="00047C4E"/>
    <w:rsid w:val="00063C33"/>
    <w:rsid w:val="0007100F"/>
    <w:rsid w:val="000A005F"/>
    <w:rsid w:val="000A0912"/>
    <w:rsid w:val="000A38A8"/>
    <w:rsid w:val="000A443F"/>
    <w:rsid w:val="000B3E7B"/>
    <w:rsid w:val="001131DA"/>
    <w:rsid w:val="00164F27"/>
    <w:rsid w:val="00242108"/>
    <w:rsid w:val="00242F85"/>
    <w:rsid w:val="00247CF8"/>
    <w:rsid w:val="002F2621"/>
    <w:rsid w:val="00331DF4"/>
    <w:rsid w:val="003B1B34"/>
    <w:rsid w:val="003B479A"/>
    <w:rsid w:val="003C78E7"/>
    <w:rsid w:val="003D53D4"/>
    <w:rsid w:val="003F2481"/>
    <w:rsid w:val="00416962"/>
    <w:rsid w:val="0047245C"/>
    <w:rsid w:val="0047634B"/>
    <w:rsid w:val="00485F78"/>
    <w:rsid w:val="004A3215"/>
    <w:rsid w:val="004A39A0"/>
    <w:rsid w:val="004D7916"/>
    <w:rsid w:val="004E404F"/>
    <w:rsid w:val="004F3A02"/>
    <w:rsid w:val="0053071F"/>
    <w:rsid w:val="005574D8"/>
    <w:rsid w:val="00557F0D"/>
    <w:rsid w:val="005C24D4"/>
    <w:rsid w:val="005D1A93"/>
    <w:rsid w:val="006171BA"/>
    <w:rsid w:val="00641F54"/>
    <w:rsid w:val="00644C78"/>
    <w:rsid w:val="0065514A"/>
    <w:rsid w:val="00672BCC"/>
    <w:rsid w:val="00675F9C"/>
    <w:rsid w:val="006C7204"/>
    <w:rsid w:val="006E309B"/>
    <w:rsid w:val="00727FB5"/>
    <w:rsid w:val="00747EC3"/>
    <w:rsid w:val="007D3E72"/>
    <w:rsid w:val="007D5D49"/>
    <w:rsid w:val="00806CE2"/>
    <w:rsid w:val="0081769A"/>
    <w:rsid w:val="0083791C"/>
    <w:rsid w:val="008B537A"/>
    <w:rsid w:val="009B42AA"/>
    <w:rsid w:val="009C094B"/>
    <w:rsid w:val="00A55082"/>
    <w:rsid w:val="00A76B4E"/>
    <w:rsid w:val="00A81787"/>
    <w:rsid w:val="00A84A7E"/>
    <w:rsid w:val="00AB67AB"/>
    <w:rsid w:val="00AE5F90"/>
    <w:rsid w:val="00B42A80"/>
    <w:rsid w:val="00B93DCE"/>
    <w:rsid w:val="00BD444D"/>
    <w:rsid w:val="00C654CA"/>
    <w:rsid w:val="00C67B60"/>
    <w:rsid w:val="00C7154E"/>
    <w:rsid w:val="00D041DA"/>
    <w:rsid w:val="00D107DD"/>
    <w:rsid w:val="00D23AB3"/>
    <w:rsid w:val="00D32391"/>
    <w:rsid w:val="00D41067"/>
    <w:rsid w:val="00D47D49"/>
    <w:rsid w:val="00D60CD1"/>
    <w:rsid w:val="00D80EB5"/>
    <w:rsid w:val="00D84E99"/>
    <w:rsid w:val="00D95F0D"/>
    <w:rsid w:val="00DB3821"/>
    <w:rsid w:val="00DB7ED0"/>
    <w:rsid w:val="00E11D32"/>
    <w:rsid w:val="00E44148"/>
    <w:rsid w:val="00E459A6"/>
    <w:rsid w:val="00E54964"/>
    <w:rsid w:val="00EA74CB"/>
    <w:rsid w:val="00EC65A9"/>
    <w:rsid w:val="00EF105E"/>
    <w:rsid w:val="00FA1088"/>
    <w:rsid w:val="00FB6818"/>
    <w:rsid w:val="00FC6B11"/>
    <w:rsid w:val="00FE7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105E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105E"/>
    <w:pPr>
      <w:shd w:val="clear" w:color="auto" w:fill="FFFFFF"/>
      <w:spacing w:after="120" w:line="0" w:lineRule="atLeast"/>
      <w:ind w:hanging="300"/>
      <w:jc w:val="both"/>
    </w:pPr>
    <w:rPr>
      <w:b/>
      <w:bCs/>
      <w:sz w:val="18"/>
      <w:szCs w:val="18"/>
    </w:rPr>
  </w:style>
  <w:style w:type="character" w:customStyle="1" w:styleId="10">
    <w:name w:val="Основной текст (10)_"/>
    <w:basedOn w:val="a0"/>
    <w:link w:val="100"/>
    <w:rsid w:val="00EF105E"/>
    <w:rPr>
      <w:b/>
      <w:bCs/>
      <w:sz w:val="14"/>
      <w:szCs w:val="14"/>
      <w:shd w:val="clear" w:color="auto" w:fill="FFFFFF"/>
    </w:rPr>
  </w:style>
  <w:style w:type="character" w:customStyle="1" w:styleId="265pt">
    <w:name w:val="Основной текст (2) + 6;5 pt;Не полужирный"/>
    <w:basedOn w:val="2"/>
    <w:rsid w:val="00EF105E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7pt">
    <w:name w:val="Основной текст (2) + 7 pt"/>
    <w:basedOn w:val="2"/>
    <w:rsid w:val="00EF105E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;Курсив"/>
    <w:basedOn w:val="2"/>
    <w:rsid w:val="00EF105E"/>
    <w:rPr>
      <w:rFonts w:ascii="Times New Roman" w:eastAsia="Times New Roman" w:hAnsi="Times New Roman" w:cs="Times New Roman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LucidaSansUnicode65pt">
    <w:name w:val="Основной текст (2) + Lucida Sans Unicode;6;5 pt;Не полужирный"/>
    <w:basedOn w:val="2"/>
    <w:rsid w:val="00EF105E"/>
    <w:rPr>
      <w:rFonts w:ascii="Lucida Sans Unicode" w:eastAsia="Lucida Sans Unicode" w:hAnsi="Lucida Sans Unicode" w:cs="Lucida Sans Unicode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EF105E"/>
    <w:pPr>
      <w:shd w:val="clear" w:color="auto" w:fill="FFFFFF"/>
      <w:spacing w:line="176" w:lineRule="exact"/>
      <w:jc w:val="right"/>
    </w:pPr>
    <w:rPr>
      <w:b/>
      <w:bCs/>
      <w:sz w:val="14"/>
      <w:szCs w:val="14"/>
    </w:rPr>
  </w:style>
  <w:style w:type="paragraph" w:styleId="a3">
    <w:name w:val="List Paragraph"/>
    <w:basedOn w:val="a"/>
    <w:uiPriority w:val="34"/>
    <w:qFormat/>
    <w:rsid w:val="00EF105E"/>
    <w:pPr>
      <w:widowControl/>
      <w:ind w:left="720"/>
      <w:contextualSpacing/>
    </w:pPr>
    <w:rPr>
      <w:sz w:val="24"/>
      <w:szCs w:val="24"/>
      <w:lang w:eastAsia="en-US"/>
    </w:rPr>
  </w:style>
  <w:style w:type="character" w:styleId="a4">
    <w:name w:val="Hyperlink"/>
    <w:basedOn w:val="a0"/>
    <w:rsid w:val="00EA74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F597E-071F-47DA-9E87-BE2DA825A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</Template>
  <TotalTime>246</TotalTime>
  <Pages>8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</Company>
  <LinksUpToDate>false</LinksUpToDate>
  <CharactersWithSpaces>7345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WIN7XP</dc:creator>
  <cp:keywords/>
  <cp:lastModifiedBy>Поселок</cp:lastModifiedBy>
  <cp:revision>7</cp:revision>
  <cp:lastPrinted>2018-04-18T10:52:00Z</cp:lastPrinted>
  <dcterms:created xsi:type="dcterms:W3CDTF">2017-04-20T12:50:00Z</dcterms:created>
  <dcterms:modified xsi:type="dcterms:W3CDTF">2019-05-15T12:36:00Z</dcterms:modified>
</cp:coreProperties>
</file>